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0A34FB8B" w:rsidR="00B12341" w:rsidRDefault="00B144E9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44E9">
        <w:rPr>
          <w:b/>
          <w:noProof/>
          <w:sz w:val="24"/>
        </w:rPr>
        <w:t>3GPP TSG-RAN WG4 Meeting #10</w:t>
      </w:r>
      <w:r w:rsidR="00086B10">
        <w:rPr>
          <w:b/>
          <w:noProof/>
          <w:sz w:val="24"/>
        </w:rPr>
        <w:t>9</w:t>
      </w:r>
      <w:r w:rsidR="00DC5180" w:rsidRPr="0033027D">
        <w:rPr>
          <w:b/>
          <w:noProof/>
          <w:sz w:val="24"/>
        </w:rPr>
        <w:tab/>
      </w:r>
      <w:r w:rsidR="00086B10" w:rsidRPr="00086B10">
        <w:rPr>
          <w:b/>
          <w:noProof/>
          <w:sz w:val="24"/>
        </w:rPr>
        <w:t>R4-2318234</w:t>
      </w:r>
    </w:p>
    <w:p w14:paraId="63C63B34" w14:textId="261BA0BD" w:rsidR="001512D7" w:rsidRPr="00B144E9" w:rsidRDefault="00F70032" w:rsidP="00B144E9">
      <w:pPr>
        <w:rPr>
          <w:rFonts w:ascii="Arial" w:hAnsi="Arial" w:cs="Arial"/>
          <w:b/>
          <w:noProof/>
          <w:sz w:val="24"/>
          <w:szCs w:val="24"/>
        </w:rPr>
      </w:pPr>
      <w:r w:rsidRPr="0084404E">
        <w:rPr>
          <w:rFonts w:ascii="Arial" w:hAnsi="Arial" w:cs="Arial"/>
          <w:b/>
          <w:noProof/>
          <w:sz w:val="24"/>
          <w:szCs w:val="24"/>
        </w:rPr>
        <w:t>Chicago, United States, 13th Nov 2023 - 17th Nov 2023</w:t>
      </w:r>
      <w:r w:rsidR="00766B19">
        <w:rPr>
          <w:rFonts w:cs="Arial"/>
          <w:b/>
          <w:sz w:val="24"/>
        </w:rPr>
        <w:br/>
      </w:r>
    </w:p>
    <w:p w14:paraId="46DA2A95" w14:textId="43DD1A8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91211">
        <w:rPr>
          <w:rFonts w:ascii="Arial" w:hAnsi="Arial" w:cs="Arial"/>
          <w:b/>
        </w:rPr>
        <w:t xml:space="preserve">Release independence of </w:t>
      </w:r>
      <w:r w:rsidR="00995CAB">
        <w:rPr>
          <w:rFonts w:ascii="Arial" w:hAnsi="Arial" w:cs="Arial"/>
          <w:b/>
        </w:rPr>
        <w:t>DualTAG with TX switching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88D7E9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A536C">
        <w:rPr>
          <w:rFonts w:ascii="Arial" w:hAnsi="Arial" w:cs="Arial"/>
          <w:b/>
        </w:rPr>
        <w:t>8</w:t>
      </w:r>
      <w:r w:rsidR="008151FC">
        <w:rPr>
          <w:rFonts w:ascii="Arial" w:hAnsi="Arial" w:cs="Arial"/>
          <w:b/>
        </w:rPr>
        <w:t>.</w:t>
      </w:r>
      <w:r w:rsidR="00F029B4">
        <w:rPr>
          <w:rFonts w:ascii="Arial" w:hAnsi="Arial" w:cs="Arial"/>
          <w:b/>
        </w:rPr>
        <w:t>23</w:t>
      </w:r>
      <w:r w:rsidR="008151FC">
        <w:rPr>
          <w:rFonts w:ascii="Arial" w:hAnsi="Arial" w:cs="Arial"/>
          <w:b/>
        </w:rPr>
        <w:t>.</w:t>
      </w:r>
      <w:r w:rsidR="00F029B4">
        <w:rPr>
          <w:rFonts w:ascii="Arial" w:hAnsi="Arial" w:cs="Arial"/>
          <w:b/>
        </w:rPr>
        <w:t>2.</w:t>
      </w:r>
      <w:r w:rsidR="000761C3">
        <w:rPr>
          <w:rFonts w:ascii="Arial" w:hAnsi="Arial" w:cs="Arial"/>
          <w:b/>
        </w:rPr>
        <w:t>2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77777777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BD0ED2" w:rsidRPr="00BD0ED2">
        <w:rPr>
          <w:rFonts w:ascii="Arial" w:hAnsi="Arial" w:cs="Arial"/>
          <w:b/>
        </w:rPr>
        <w:t xml:space="preserve">NR_MC_enh-Core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0B11A7BA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C86735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70678EE3" w:rsidR="004639D0" w:rsidRDefault="00995CAB" w:rsidP="000871AF">
      <w:r>
        <w:t xml:space="preserve">Dual TAG requirements have been adopted to the </w:t>
      </w:r>
      <w:r w:rsidR="00930FAB">
        <w:t>specifications</w:t>
      </w:r>
      <w:r w:rsidR="003E50E2">
        <w:t xml:space="preserve"> with CR [49]</w:t>
      </w:r>
      <w:r w:rsidR="008C2182">
        <w:t xml:space="preserve"> and [50]</w:t>
      </w:r>
      <w:r w:rsidR="00FF4035">
        <w:t xml:space="preserve">. This paper discusses the adoption of the </w:t>
      </w:r>
      <w:r w:rsidR="00210562">
        <w:t>feature</w:t>
      </w:r>
      <w:r w:rsidR="003E50E2">
        <w:t xml:space="preserve"> to the release independent</w:t>
      </w:r>
      <w:r w:rsidR="007E704C">
        <w:t xml:space="preserve">. </w:t>
      </w:r>
    </w:p>
    <w:p w14:paraId="63B85C67" w14:textId="0F854FD5" w:rsidR="006503DB" w:rsidRDefault="000A567D" w:rsidP="00AB2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6F758E6" w14:textId="77777777" w:rsidR="00951FB2" w:rsidRDefault="007E704C" w:rsidP="00325BED">
      <w:r>
        <w:t xml:space="preserve">The TX switching feature has been </w:t>
      </w:r>
      <w:r w:rsidR="003E50E2">
        <w:t>constrained</w:t>
      </w:r>
      <w:r>
        <w:t xml:space="preserve"> to the single TAG with sentence saying so in the TS 38.101-1</w:t>
      </w:r>
      <w:r w:rsidR="00403DA7">
        <w:t xml:space="preserve"> in earlier releases. Also WI’s were confined to single TAG case. </w:t>
      </w:r>
    </w:p>
    <w:p w14:paraId="2840556F" w14:textId="434B04D9" w:rsidR="00BA08FD" w:rsidRDefault="00951FB2" w:rsidP="00325BED">
      <w:r>
        <w:t xml:space="preserve">One of the advertised use cases for TX switching </w:t>
      </w:r>
      <w:r w:rsidR="00E50875">
        <w:t xml:space="preserve">with two bands </w:t>
      </w:r>
      <w:r>
        <w:t>has been FDD-TDD band combinations</w:t>
      </w:r>
      <w:r w:rsidR="00E50875">
        <w:t xml:space="preserve"> and 3 and 4 band cases would be adding one TDD band more and possibly an other FDD band. </w:t>
      </w:r>
      <w:r w:rsidR="00F02192">
        <w:t xml:space="preserve">Typical spectrum holding is mid band </w:t>
      </w:r>
      <w:r w:rsidR="00DE410D">
        <w:t xml:space="preserve">(1.7 GHz) </w:t>
      </w:r>
      <w:r w:rsidR="00F02192">
        <w:t xml:space="preserve">FDD combined with high (2.6 GHz) or ultra high (3.5 GHz) band TDD. </w:t>
      </w:r>
      <w:r w:rsidR="00DE410D">
        <w:t xml:space="preserve">Mid bands typically are deployed with 15 kHz SCS and </w:t>
      </w:r>
      <w:r w:rsidR="004645C5">
        <w:t xml:space="preserve">TDD bands at higher frequencies are deployed with 30 kHz SCS. </w:t>
      </w:r>
    </w:p>
    <w:p w14:paraId="6BD4521E" w14:textId="7C02511C" w:rsidR="004645C5" w:rsidRDefault="004645C5" w:rsidP="00325BED">
      <w:r>
        <w:t>With single TAG</w:t>
      </w:r>
      <w:r w:rsidR="00F90830">
        <w:t xml:space="preserve">, there is only one timing alignment used and </w:t>
      </w:r>
      <w:r w:rsidR="00687CA8">
        <w:t>one reference used and therefore t</w:t>
      </w:r>
      <w:r w:rsidR="003566FF">
        <w:t>he UE transmits at the same time</w:t>
      </w:r>
      <w:r w:rsidR="00F02900">
        <w:t xml:space="preserve"> on the two band</w:t>
      </w:r>
      <w:r w:rsidR="005840C4">
        <w:t>s</w:t>
      </w:r>
      <w:r w:rsidR="00F02900">
        <w:t xml:space="preserve"> when switching option dualUL is used. W</w:t>
      </w:r>
      <w:r w:rsidR="005840C4">
        <w:t>hen</w:t>
      </w:r>
      <w:r w:rsidR="00F02900">
        <w:t xml:space="preserve"> switchedUL is used, </w:t>
      </w:r>
      <w:r w:rsidR="005840C4">
        <w:t xml:space="preserve">the UL timing is adopted from the reference band. </w:t>
      </w:r>
      <w:r w:rsidR="0010271E">
        <w:t xml:space="preserve">Switching to the band that is not used as a reference will cause </w:t>
      </w:r>
      <w:r w:rsidR="00E92AEC">
        <w:t xml:space="preserve">UE to start transmitting mid symbol on the switching </w:t>
      </w:r>
      <w:r w:rsidR="00FC2948">
        <w:t xml:space="preserve">from band. If there are more than one UE transmitting on the same </w:t>
      </w:r>
      <w:r w:rsidR="000D34E8">
        <w:t>slot on different RBs, the timing of the symbols at the gN</w:t>
      </w:r>
      <w:r w:rsidR="00E550CC">
        <w:t>B</w:t>
      </w:r>
      <w:r w:rsidR="000D34E8">
        <w:t xml:space="preserve"> receiver maybe misaligned with each other. </w:t>
      </w:r>
      <w:r w:rsidR="00FC2948">
        <w:t xml:space="preserve"> </w:t>
      </w:r>
    </w:p>
    <w:p w14:paraId="598A3CB6" w14:textId="471AD8B0" w:rsidR="00FC2948" w:rsidRPr="00E550CC" w:rsidRDefault="00FC2948" w:rsidP="00325BED">
      <w:pPr>
        <w:rPr>
          <w:b/>
          <w:bCs/>
        </w:rPr>
      </w:pPr>
      <w:r w:rsidRPr="00E550CC">
        <w:rPr>
          <w:b/>
          <w:bCs/>
        </w:rPr>
        <w:t xml:space="preserve">Observation 1: Using two TAGs </w:t>
      </w:r>
      <w:r w:rsidR="00B611B8" w:rsidRPr="00E550CC">
        <w:rPr>
          <w:b/>
          <w:bCs/>
        </w:rPr>
        <w:t xml:space="preserve">enables network to ensure better alignment of the transmissions </w:t>
      </w:r>
      <w:r w:rsidR="00A62544" w:rsidRPr="00E550CC">
        <w:rPr>
          <w:b/>
          <w:bCs/>
        </w:rPr>
        <w:t>between different UE when TX Switching is deployed</w:t>
      </w:r>
    </w:p>
    <w:p w14:paraId="19AB029D" w14:textId="37A4740B" w:rsidR="00A62544" w:rsidRDefault="00C0708F" w:rsidP="00325BED">
      <w:r>
        <w:t xml:space="preserve">In RAN2 capability structures, </w:t>
      </w:r>
      <w:r w:rsidR="00943C61">
        <w:t xml:space="preserve">UE capability for </w:t>
      </w:r>
      <w:r w:rsidR="00660F3C">
        <w:t>multiple TAGs is already built in from Rel-16 since TX Switching adopts the regular CA capability structure. Nested structure is as follows</w:t>
      </w:r>
      <w:r w:rsidR="00C70E5B">
        <w:t xml:space="preserve"> from 38.331</w:t>
      </w:r>
      <w:r w:rsidR="00660F3C">
        <w:t>:</w:t>
      </w:r>
    </w:p>
    <w:p w14:paraId="22CF2F68" w14:textId="77777777" w:rsidR="00660F3C" w:rsidRPr="00660F3C" w:rsidRDefault="00660F3C" w:rsidP="00CA1143">
      <w:pPr>
        <w:pStyle w:val="B1"/>
        <w:rPr>
          <w:lang w:val="en-US" w:eastAsia="en-US"/>
        </w:rPr>
      </w:pPr>
      <w:r w:rsidRPr="00660F3C">
        <w:t>BandCombination-UplinkTxSwitch</w:t>
      </w:r>
    </w:p>
    <w:p w14:paraId="015A6D45" w14:textId="77777777" w:rsidR="00660F3C" w:rsidRPr="00660F3C" w:rsidRDefault="00660F3C" w:rsidP="00CA1143">
      <w:pPr>
        <w:pStyle w:val="B2"/>
      </w:pPr>
      <w:r w:rsidRPr="00660F3C">
        <w:t>BandCombination</w:t>
      </w:r>
    </w:p>
    <w:p w14:paraId="051EA44C" w14:textId="77777777" w:rsidR="00660F3C" w:rsidRPr="00660F3C" w:rsidRDefault="00660F3C" w:rsidP="00CA1143">
      <w:pPr>
        <w:pStyle w:val="B3"/>
      </w:pPr>
      <w:r w:rsidRPr="00660F3C">
        <w:t>CA-ParametersNR</w:t>
      </w:r>
    </w:p>
    <w:p w14:paraId="03919BE1" w14:textId="2F2135E5" w:rsidR="00660F3C" w:rsidRDefault="00660F3C" w:rsidP="00CA1143">
      <w:pPr>
        <w:pStyle w:val="B4"/>
      </w:pPr>
      <w:r w:rsidRPr="00660F3C">
        <w:t>supportedNumberTAG</w:t>
      </w:r>
      <w:r w:rsidR="005951D6">
        <w:t xml:space="preserve"> {n2, n3, n4}</w:t>
      </w:r>
    </w:p>
    <w:p w14:paraId="4355616F" w14:textId="66BEAAAF" w:rsidR="00660F3C" w:rsidRDefault="00C70E5B" w:rsidP="00325BED">
      <w:r>
        <w:t xml:space="preserve">In RAN1 specifications </w:t>
      </w:r>
      <w:r w:rsidR="0084083C">
        <w:t xml:space="preserve">are agnostic to </w:t>
      </w:r>
      <w:r>
        <w:t>the number of TAGs</w:t>
      </w:r>
      <w:r w:rsidR="0084083C">
        <w:t>.</w:t>
      </w:r>
    </w:p>
    <w:p w14:paraId="0B03CD51" w14:textId="72A4F4B6" w:rsidR="00403A1C" w:rsidRDefault="00403A1C" w:rsidP="00403A1C">
      <w:r>
        <w:t xml:space="preserve">Number of supported TAGs is UE capability and it is up to network to configure the UE with its preferred number of TAG and their reference DL cells. </w:t>
      </w:r>
      <w:r w:rsidR="00424DF5">
        <w:t xml:space="preserve">UE can continue to support only one TAG and network continue to configure only one TAG. </w:t>
      </w:r>
      <w:r>
        <w:t xml:space="preserve">With this, there can not be any backwards compatibility issues </w:t>
      </w:r>
      <w:r w:rsidR="00424DF5">
        <w:t xml:space="preserve">if it is added as release independent </w:t>
      </w:r>
      <w:r w:rsidR="00EC74DA">
        <w:t xml:space="preserve">from earlier release. </w:t>
      </w:r>
    </w:p>
    <w:p w14:paraId="7C8C07A8" w14:textId="77777777" w:rsidR="00403A1C" w:rsidRDefault="00403A1C" w:rsidP="00325BED"/>
    <w:p w14:paraId="0CABFA49" w14:textId="42C6E0F6" w:rsidR="0084083C" w:rsidRPr="00B305F3" w:rsidRDefault="00EC74DA" w:rsidP="00325BED">
      <w:r w:rsidRPr="00EC74DA">
        <w:rPr>
          <w:b/>
          <w:bCs/>
        </w:rPr>
        <w:t xml:space="preserve">Observation 2: </w:t>
      </w:r>
      <w:r w:rsidR="0084083C" w:rsidRPr="00EC74DA">
        <w:rPr>
          <w:b/>
          <w:bCs/>
        </w:rPr>
        <w:t xml:space="preserve">In conclusion, there are no </w:t>
      </w:r>
      <w:r>
        <w:rPr>
          <w:b/>
          <w:bCs/>
        </w:rPr>
        <w:t>technical reasons</w:t>
      </w:r>
      <w:r w:rsidR="0084083C" w:rsidRPr="00EC74DA">
        <w:rPr>
          <w:b/>
          <w:bCs/>
        </w:rPr>
        <w:t xml:space="preserve"> </w:t>
      </w:r>
      <w:r w:rsidR="00897EF2">
        <w:rPr>
          <w:b/>
          <w:bCs/>
        </w:rPr>
        <w:t xml:space="preserve">not </w:t>
      </w:r>
      <w:r w:rsidR="005951D6" w:rsidRPr="00EC74DA">
        <w:rPr>
          <w:b/>
          <w:bCs/>
        </w:rPr>
        <w:t xml:space="preserve">to support &gt; 1 TAG </w:t>
      </w:r>
      <w:r w:rsidR="00162619" w:rsidRPr="00EC74DA">
        <w:rPr>
          <w:b/>
          <w:bCs/>
        </w:rPr>
        <w:t>with TX switching</w:t>
      </w:r>
      <w:r w:rsidRPr="00EC74DA">
        <w:rPr>
          <w:b/>
          <w:bCs/>
        </w:rPr>
        <w:t xml:space="preserve"> from </w:t>
      </w:r>
      <w:r>
        <w:rPr>
          <w:b/>
          <w:bCs/>
        </w:rPr>
        <w:t>R</w:t>
      </w:r>
      <w:r w:rsidRPr="00EC74DA">
        <w:rPr>
          <w:b/>
          <w:bCs/>
        </w:rPr>
        <w:t>el-16</w:t>
      </w:r>
      <w:r w:rsidR="00162619">
        <w:t xml:space="preserve">. </w:t>
      </w:r>
    </w:p>
    <w:p w14:paraId="068A8046" w14:textId="7B18E841" w:rsidR="0036403F" w:rsidRDefault="0036403F" w:rsidP="0036403F">
      <w:pPr>
        <w:pStyle w:val="Heading1"/>
      </w:pPr>
      <w:r>
        <w:t>Conclusion</w:t>
      </w:r>
    </w:p>
    <w:p w14:paraId="7105DAB1" w14:textId="6D09FE4D" w:rsidR="00251B1A" w:rsidRPr="009F676D" w:rsidRDefault="0036403F" w:rsidP="00251B1A">
      <w:pPr>
        <w:rPr>
          <w:b/>
          <w:bCs/>
        </w:rPr>
      </w:pPr>
      <w:r w:rsidRPr="008254CE">
        <w:t xml:space="preserve">We </w:t>
      </w:r>
      <w:r w:rsidR="00897EF2">
        <w:t>observer the following</w:t>
      </w:r>
    </w:p>
    <w:p w14:paraId="3C83F891" w14:textId="77777777" w:rsidR="00897EF2" w:rsidRPr="00E550CC" w:rsidRDefault="00897EF2" w:rsidP="00897EF2">
      <w:pPr>
        <w:rPr>
          <w:b/>
          <w:bCs/>
        </w:rPr>
      </w:pPr>
      <w:r w:rsidRPr="00E550CC">
        <w:rPr>
          <w:b/>
          <w:bCs/>
        </w:rPr>
        <w:t>Observation 1: Using two TAGs enables network to ensure better alignment of the transmissions between different UE when TX Switching is deployed</w:t>
      </w:r>
    </w:p>
    <w:p w14:paraId="2B4B569F" w14:textId="77777777" w:rsidR="00EC74DA" w:rsidRPr="00B305F3" w:rsidRDefault="00EC74DA" w:rsidP="00EC74DA">
      <w:r w:rsidRPr="00EC74DA">
        <w:rPr>
          <w:b/>
          <w:bCs/>
        </w:rPr>
        <w:t xml:space="preserve">Observation 2: In conclusion, there are no open issues from specifications point of view to support &gt; 1 TAG with TX switching from </w:t>
      </w:r>
      <w:r>
        <w:rPr>
          <w:b/>
          <w:bCs/>
        </w:rPr>
        <w:t>R</w:t>
      </w:r>
      <w:r w:rsidRPr="00EC74DA">
        <w:rPr>
          <w:b/>
          <w:bCs/>
        </w:rPr>
        <w:t>el-16</w:t>
      </w:r>
      <w:r>
        <w:t xml:space="preserve">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40F99EF5" w:rsidR="00EC43BE" w:rsidRDefault="007018F3" w:rsidP="00B76D38">
      <w:pPr>
        <w:pStyle w:val="B1"/>
      </w:pPr>
      <w:r>
        <w:t>[1]</w:t>
      </w:r>
      <w:r>
        <w:tab/>
      </w:r>
      <w:r w:rsidR="00A23BEE" w:rsidRPr="00A23BEE">
        <w:t>RP-222251</w:t>
      </w:r>
      <w:r w:rsidR="00377211">
        <w:t>, “</w:t>
      </w:r>
      <w:r w:rsidR="00632509" w:rsidRPr="00632509">
        <w:t>Revised WID on Multi-carrier enhancements</w:t>
      </w:r>
      <w:r w:rsidR="00377211">
        <w:t>”</w:t>
      </w:r>
      <w:r w:rsidR="00632509">
        <w:t xml:space="preserve">, </w:t>
      </w:r>
      <w:r w:rsidR="00B261DD" w:rsidRPr="00B261DD">
        <w:t>NTT DOCOMO, INC.</w:t>
      </w:r>
      <w:r w:rsidR="00B261DD">
        <w:t xml:space="preserve">, </w:t>
      </w:r>
      <w:r w:rsidR="00C576AE" w:rsidRPr="00C576AE">
        <w:t>3GPP TSG RAN Meeting #9</w:t>
      </w:r>
      <w:r w:rsidR="00E9493A">
        <w:t>7</w:t>
      </w:r>
      <w:r w:rsidR="00CF0343">
        <w:t>e</w:t>
      </w:r>
      <w:r w:rsidR="00C576AE">
        <w:t xml:space="preserve">, </w:t>
      </w:r>
      <w:r w:rsidR="000138B6" w:rsidRPr="000138B6">
        <w:t>Electronic meeting</w:t>
      </w:r>
      <w:r w:rsidR="000138B6">
        <w:t xml:space="preserve">, </w:t>
      </w:r>
      <w:r w:rsidR="00CF0343" w:rsidRPr="00CF0343">
        <w:t>September 12 - 16, 2022</w:t>
      </w:r>
    </w:p>
    <w:p w14:paraId="0D9F8CDA" w14:textId="5B952A3E" w:rsidR="00414B0A" w:rsidRDefault="00414B0A" w:rsidP="00B76D38">
      <w:pPr>
        <w:pStyle w:val="B1"/>
      </w:pPr>
      <w:r>
        <w:t>[2]</w:t>
      </w:r>
      <w:r w:rsidR="00DE4584">
        <w:t xml:space="preserve"> </w:t>
      </w:r>
      <w:r w:rsidR="00DE4584" w:rsidRPr="00DE4584">
        <w:t>R4-2211508</w:t>
      </w:r>
      <w:r w:rsidR="00DE4584">
        <w:t xml:space="preserve"> (</w:t>
      </w:r>
      <w:hyperlink r:id="rId9" w:history="1">
        <w:r w:rsidRPr="00D314D4">
          <w:rPr>
            <w:rStyle w:val="Hyperlink"/>
          </w:rPr>
          <w:t>R1-2205502</w:t>
        </w:r>
      </w:hyperlink>
      <w:r w:rsidR="00DE4584">
        <w:rPr>
          <w:rStyle w:val="Hyperlink"/>
        </w:rPr>
        <w:t>)</w:t>
      </w:r>
      <w:r>
        <w:t>, “</w:t>
      </w:r>
      <w:r w:rsidRPr="00414B0A">
        <w:t>LS on UL Tx switching across 3 or 4 bands in Rel-18</w:t>
      </w:r>
      <w:r>
        <w:t xml:space="preserve">”, RAN1, </w:t>
      </w:r>
      <w:r w:rsidR="00DE0F9C">
        <w:t>Ran4#104, Aug 2022</w:t>
      </w:r>
    </w:p>
    <w:p w14:paraId="663B0994" w14:textId="15AA5BE9" w:rsidR="00A3161F" w:rsidRDefault="00A3161F" w:rsidP="00B76D38">
      <w:pPr>
        <w:pStyle w:val="B1"/>
      </w:pPr>
      <w:r>
        <w:t>[3]</w:t>
      </w:r>
      <w:r>
        <w:tab/>
      </w:r>
      <w:r w:rsidRPr="00A3161F">
        <w:t>R4-2204605</w:t>
      </w:r>
      <w:r>
        <w:t>, “</w:t>
      </w:r>
      <w:r w:rsidR="009434A3" w:rsidRPr="009434A3">
        <w:t>Introduction of TX switching for non-collocated UL CA</w:t>
      </w:r>
      <w:r>
        <w:t xml:space="preserve">”, Ericsson, </w:t>
      </w:r>
      <w:r w:rsidR="00397BAC" w:rsidRPr="00397BAC">
        <w:t>3GPP TSG-RAN WG4 Meeting#102-e</w:t>
      </w:r>
      <w:r w:rsidR="00BB2B9E">
        <w:t xml:space="preserve">, </w:t>
      </w:r>
      <w:r w:rsidR="00BB2B9E" w:rsidRPr="00BB2B9E">
        <w:t>Electronic meeting, 21 February – 3 March 2022</w:t>
      </w:r>
    </w:p>
    <w:p w14:paraId="52F7DB83" w14:textId="02B11F4F" w:rsidR="005350A7" w:rsidRDefault="005350A7" w:rsidP="00B76D38">
      <w:pPr>
        <w:pStyle w:val="B1"/>
        <w:rPr>
          <w:bCs/>
        </w:rPr>
      </w:pPr>
      <w:r w:rsidRPr="005350A7">
        <w:rPr>
          <w:bCs/>
        </w:rPr>
        <w:t>[</w:t>
      </w:r>
      <w:r>
        <w:rPr>
          <w:bCs/>
        </w:rPr>
        <w:t>5</w:t>
      </w:r>
      <w:r w:rsidRPr="005350A7">
        <w:rPr>
          <w:bCs/>
        </w:rPr>
        <w:t>]</w:t>
      </w:r>
      <w:r w:rsidRPr="005350A7">
        <w:rPr>
          <w:bCs/>
        </w:rPr>
        <w:tab/>
        <w:t>R1-2204724</w:t>
      </w:r>
      <w:r w:rsidR="00944E61">
        <w:rPr>
          <w:bCs/>
        </w:rPr>
        <w:t>, “</w:t>
      </w:r>
      <w:r w:rsidRPr="005350A7">
        <w:rPr>
          <w:bCs/>
        </w:rPr>
        <w:t>On multi-carrier UL Tx switching scheme</w:t>
      </w:r>
      <w:r w:rsidR="00944E61">
        <w:rPr>
          <w:bCs/>
        </w:rPr>
        <w:t xml:space="preserve">”, </w:t>
      </w:r>
      <w:r w:rsidRPr="005350A7">
        <w:rPr>
          <w:bCs/>
        </w:rPr>
        <w:t>MediaTek Inc.</w:t>
      </w:r>
    </w:p>
    <w:p w14:paraId="1F212814" w14:textId="6D51C4BC" w:rsidR="0060474A" w:rsidRDefault="0060474A" w:rsidP="00B76D38">
      <w:pPr>
        <w:pStyle w:val="B1"/>
        <w:rPr>
          <w:bCs/>
        </w:rPr>
      </w:pPr>
      <w:r>
        <w:rPr>
          <w:bCs/>
        </w:rPr>
        <w:t>[6</w:t>
      </w:r>
      <w:r w:rsidR="00945168">
        <w:rPr>
          <w:bCs/>
        </w:rPr>
        <w:t>]</w:t>
      </w:r>
      <w:r w:rsidR="00945168">
        <w:rPr>
          <w:bCs/>
        </w:rPr>
        <w:tab/>
      </w:r>
      <w:r w:rsidR="00EB45CE" w:rsidRPr="00EB45CE">
        <w:rPr>
          <w:bCs/>
        </w:rPr>
        <w:t>RP-221880</w:t>
      </w:r>
      <w:r w:rsidR="00EB45CE">
        <w:rPr>
          <w:bCs/>
        </w:rPr>
        <w:t>, “</w:t>
      </w:r>
      <w:r w:rsidR="00262C3B" w:rsidRPr="00262C3B">
        <w:rPr>
          <w:bCs/>
        </w:rPr>
        <w:t>Discussion on target scenarios for Rel-18 UL Tx switching in NR Multi-carrier enhancements WI</w:t>
      </w:r>
      <w:r w:rsidR="00EB45CE">
        <w:rPr>
          <w:bCs/>
        </w:rPr>
        <w:t xml:space="preserve">”, </w:t>
      </w:r>
      <w:r w:rsidR="00517CF3" w:rsidRPr="00517CF3">
        <w:rPr>
          <w:bCs/>
        </w:rPr>
        <w:t>3GPP TSG RAN Meeting #96</w:t>
      </w:r>
      <w:r w:rsidR="00EB0E42">
        <w:rPr>
          <w:bCs/>
        </w:rPr>
        <w:t xml:space="preserve">, </w:t>
      </w:r>
      <w:r w:rsidR="00EE0B44" w:rsidRPr="00EE0B44">
        <w:rPr>
          <w:bCs/>
        </w:rPr>
        <w:t>Budapest, Hungary, June 6 - 9, 2022</w:t>
      </w:r>
    </w:p>
    <w:p w14:paraId="2D747D99" w14:textId="17A1F423" w:rsidR="00A11038" w:rsidRDefault="00A11038" w:rsidP="00B76D38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11038">
        <w:rPr>
          <w:bCs/>
        </w:rPr>
        <w:t>R1-2205052</w:t>
      </w:r>
      <w:r>
        <w:rPr>
          <w:bCs/>
        </w:rPr>
        <w:t>, “</w:t>
      </w:r>
      <w:r w:rsidR="00A1603D" w:rsidRPr="00A1603D">
        <w:rPr>
          <w:bCs/>
        </w:rPr>
        <w:t>Discussion on Rel-18 UL Tx switching</w:t>
      </w:r>
      <w:r w:rsidR="00690780">
        <w:rPr>
          <w:bCs/>
        </w:rPr>
        <w:t xml:space="preserve">”, </w:t>
      </w:r>
      <w:r>
        <w:rPr>
          <w:bCs/>
        </w:rPr>
        <w:t>Qualcomm</w:t>
      </w:r>
      <w:r w:rsidR="00DE0C5F">
        <w:rPr>
          <w:bCs/>
        </w:rPr>
        <w:t xml:space="preserve">, </w:t>
      </w:r>
      <w:r w:rsidR="00DE0C5F" w:rsidRPr="00DE0C5F">
        <w:rPr>
          <w:bCs/>
        </w:rPr>
        <w:t>3GPP TSG RAN WG1 #109-emeeting</w:t>
      </w:r>
      <w:r w:rsidR="00DE0C5F">
        <w:rPr>
          <w:bCs/>
        </w:rPr>
        <w:t xml:space="preserve">, </w:t>
      </w:r>
      <w:r w:rsidR="007C7778" w:rsidRPr="007C7778">
        <w:rPr>
          <w:bCs/>
        </w:rPr>
        <w:t>e-Meeting, May 9th – May 20th, 2022</w:t>
      </w:r>
    </w:p>
    <w:p w14:paraId="3B1FA600" w14:textId="2B07347E" w:rsidR="00E8293D" w:rsidRDefault="00E8293D" w:rsidP="00B76D38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  <w:t>R4-</w:t>
      </w:r>
      <w:r w:rsidR="00D21587">
        <w:rPr>
          <w:bCs/>
        </w:rPr>
        <w:t>2214044</w:t>
      </w:r>
      <w:r>
        <w:rPr>
          <w:bCs/>
        </w:rPr>
        <w:t>, “</w:t>
      </w:r>
      <w:r w:rsidR="00472181" w:rsidRPr="00472181">
        <w:rPr>
          <w:bCs/>
        </w:rPr>
        <w:t>UL TX switching requirements for two TAGs</w:t>
      </w:r>
      <w:r>
        <w:rPr>
          <w:bCs/>
        </w:rPr>
        <w:t>”</w:t>
      </w:r>
      <w:r w:rsidR="00472181">
        <w:rPr>
          <w:bCs/>
        </w:rPr>
        <w:t>, RAN4#104e, Online, Aug 2022</w:t>
      </w:r>
    </w:p>
    <w:p w14:paraId="00EC803E" w14:textId="4BD5EC4E" w:rsidR="00D21587" w:rsidRDefault="00D21587" w:rsidP="00D21587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  <w:t>R4-2214043, “</w:t>
      </w:r>
      <w:r w:rsidRPr="00472181">
        <w:rPr>
          <w:bCs/>
        </w:rPr>
        <w:t xml:space="preserve">UL TX switching requirements for </w:t>
      </w:r>
      <w:r>
        <w:rPr>
          <w:bCs/>
        </w:rPr>
        <w:t>multiple</w:t>
      </w:r>
      <w:r w:rsidRPr="00472181">
        <w:rPr>
          <w:bCs/>
        </w:rPr>
        <w:t xml:space="preserve"> TAGs</w:t>
      </w:r>
      <w:r>
        <w:rPr>
          <w:bCs/>
        </w:rPr>
        <w:t>”, RAN4#104e, Online, Aug 2022</w:t>
      </w:r>
    </w:p>
    <w:p w14:paraId="68D74E7D" w14:textId="02FB089E" w:rsidR="00D21587" w:rsidRDefault="00D21587" w:rsidP="00D21587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285CA0" w:rsidRPr="00285CA0">
        <w:rPr>
          <w:bCs/>
        </w:rPr>
        <w:t>RP-222251</w:t>
      </w:r>
      <w:r w:rsidR="00285CA0">
        <w:rPr>
          <w:bCs/>
        </w:rPr>
        <w:t>, “</w:t>
      </w:r>
      <w:r w:rsidR="00D9221C" w:rsidRPr="00D9221C">
        <w:rPr>
          <w:bCs/>
        </w:rPr>
        <w:t>Revised WID on Multi-carrier enhancements</w:t>
      </w:r>
      <w:r w:rsidR="00285CA0">
        <w:rPr>
          <w:bCs/>
        </w:rPr>
        <w:t xml:space="preserve">”, </w:t>
      </w:r>
      <w:r w:rsidR="00B54AED" w:rsidRPr="00B54AED">
        <w:rPr>
          <w:bCs/>
        </w:rPr>
        <w:t>NTT DOCOMO, INC.</w:t>
      </w:r>
      <w:r w:rsidR="00B54AED">
        <w:rPr>
          <w:bCs/>
        </w:rPr>
        <w:t xml:space="preserve">, </w:t>
      </w:r>
      <w:r w:rsidR="00C466B0" w:rsidRPr="00C466B0">
        <w:rPr>
          <w:bCs/>
        </w:rPr>
        <w:t>3GPP TSG RAN Meeting #97-e</w:t>
      </w:r>
      <w:r w:rsidR="000E40AB">
        <w:rPr>
          <w:bCs/>
        </w:rPr>
        <w:t xml:space="preserve">, </w:t>
      </w:r>
      <w:r w:rsidR="000E40AB" w:rsidRPr="000E40AB">
        <w:rPr>
          <w:bCs/>
        </w:rPr>
        <w:t>Electronic meeting, September 12 - 16, 2022</w:t>
      </w:r>
    </w:p>
    <w:p w14:paraId="73863E75" w14:textId="7843A7D4" w:rsidR="00AC446E" w:rsidRDefault="00AC446E" w:rsidP="00D21587">
      <w:pPr>
        <w:pStyle w:val="B1"/>
        <w:rPr>
          <w:bCs/>
        </w:rPr>
      </w:pPr>
      <w:r>
        <w:rPr>
          <w:bCs/>
        </w:rPr>
        <w:t>[11]</w:t>
      </w:r>
      <w:r>
        <w:rPr>
          <w:bCs/>
        </w:rPr>
        <w:tab/>
      </w:r>
      <w:r w:rsidR="002D411B">
        <w:t xml:space="preserve">RP-222672, </w:t>
      </w:r>
      <w:r w:rsidR="00C701B9">
        <w:t>“</w:t>
      </w:r>
      <w:r w:rsidR="00C701B9" w:rsidRPr="00C701B9">
        <w:t>Moderator's summary for discussion [97e-19-R18-Multicarrier]</w:t>
      </w:r>
      <w:r w:rsidR="00C701B9">
        <w:t xml:space="preserve">”, </w:t>
      </w:r>
      <w:r w:rsidR="004B2956" w:rsidRPr="004B2956">
        <w:t>Moderator (NTT DOCOMO, INC.)</w:t>
      </w:r>
      <w:r w:rsidR="004B2956">
        <w:t>,</w:t>
      </w:r>
      <w:r w:rsidR="004B2956">
        <w:rPr>
          <w:bCs/>
        </w:rPr>
        <w:t xml:space="preserve"> </w:t>
      </w:r>
      <w:r w:rsidR="004B2956" w:rsidRPr="00C466B0">
        <w:rPr>
          <w:bCs/>
        </w:rPr>
        <w:t>3GPP TSG RAN Meeting #97-e</w:t>
      </w:r>
      <w:r w:rsidR="004B2956">
        <w:rPr>
          <w:bCs/>
        </w:rPr>
        <w:t xml:space="preserve">, </w:t>
      </w:r>
      <w:r w:rsidR="004B2956" w:rsidRPr="000E40AB">
        <w:rPr>
          <w:bCs/>
        </w:rPr>
        <w:t>Electronic meeting, September 12 - 16, 2022</w:t>
      </w:r>
    </w:p>
    <w:p w14:paraId="7018A5D4" w14:textId="0BF52A9A" w:rsidR="003F5970" w:rsidRPr="003F5970" w:rsidRDefault="003F5970" w:rsidP="003F5970">
      <w:pPr>
        <w:pStyle w:val="B1"/>
        <w:rPr>
          <w:bCs/>
        </w:rPr>
      </w:pPr>
      <w:r>
        <w:rPr>
          <w:bCs/>
        </w:rPr>
        <w:t>[12]</w:t>
      </w:r>
      <w:r>
        <w:rPr>
          <w:bCs/>
        </w:rPr>
        <w:tab/>
      </w:r>
      <w:r w:rsidRPr="003F5970">
        <w:rPr>
          <w:bCs/>
        </w:rPr>
        <w:t>R4-2214463</w:t>
      </w:r>
      <w:r>
        <w:rPr>
          <w:bCs/>
        </w:rPr>
        <w:t>, “</w:t>
      </w:r>
      <w:r w:rsidRPr="003F5970">
        <w:rPr>
          <w:bCs/>
        </w:rPr>
        <w:t>WF on UL Tx switching across 3/4 bands with single TAG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7C9EAB0D" w14:textId="62278DD9" w:rsidR="003F5970" w:rsidRPr="003F5970" w:rsidRDefault="003F5970" w:rsidP="003F5970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3F5970">
        <w:rPr>
          <w:bCs/>
        </w:rPr>
        <w:t>R4-2214464</w:t>
      </w:r>
      <w:r>
        <w:rPr>
          <w:bCs/>
        </w:rPr>
        <w:t>, “</w:t>
      </w:r>
      <w:r w:rsidRPr="003F5970">
        <w:rPr>
          <w:bCs/>
        </w:rPr>
        <w:t>Reply LS on UL Tx switching across 3 or 4 bands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4E758BAE" w14:textId="459015B6" w:rsidR="00D21587" w:rsidRDefault="003F5970" w:rsidP="00FC7FE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Pr="003F5970">
        <w:rPr>
          <w:bCs/>
        </w:rPr>
        <w:t>R4-2215163</w:t>
      </w:r>
      <w:r>
        <w:rPr>
          <w:bCs/>
        </w:rPr>
        <w:t>, “</w:t>
      </w:r>
      <w:r w:rsidRPr="003F5970">
        <w:rPr>
          <w:bCs/>
        </w:rPr>
        <w:t>WF on UL Tx switching with multiple TAGs</w:t>
      </w:r>
      <w:r>
        <w:rPr>
          <w:bCs/>
        </w:rPr>
        <w:t xml:space="preserve">”, </w:t>
      </w:r>
      <w:r w:rsidRPr="003F5970">
        <w:rPr>
          <w:bCs/>
        </w:rPr>
        <w:t>Ericsson</w:t>
      </w:r>
      <w:r>
        <w:rPr>
          <w:bCs/>
        </w:rPr>
        <w:t>, RAN4#104e, Online, Aug 2022</w:t>
      </w:r>
    </w:p>
    <w:p w14:paraId="439DCF58" w14:textId="18BCBEA2" w:rsidR="00AD7842" w:rsidRDefault="00AD7842" w:rsidP="00FC7FE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AD7842">
        <w:rPr>
          <w:bCs/>
        </w:rPr>
        <w:t>R4-2215306</w:t>
      </w:r>
      <w:r>
        <w:rPr>
          <w:bCs/>
        </w:rPr>
        <w:t>, “</w:t>
      </w:r>
      <w:r w:rsidRPr="00AD7842">
        <w:rPr>
          <w:bCs/>
        </w:rPr>
        <w:t>LS on switching option capability for UL 2Tx-2Tx switching</w:t>
      </w:r>
      <w:r>
        <w:rPr>
          <w:bCs/>
        </w:rPr>
        <w:t xml:space="preserve">”, </w:t>
      </w:r>
      <w:r w:rsidRPr="00AD7842">
        <w:rPr>
          <w:bCs/>
        </w:rPr>
        <w:t>RAN2</w:t>
      </w:r>
      <w:r>
        <w:rPr>
          <w:bCs/>
        </w:rPr>
        <w:t>, RAN4#104Bi</w:t>
      </w:r>
      <w:r w:rsidR="00CF2FF2">
        <w:rPr>
          <w:bCs/>
        </w:rPr>
        <w:t>s-</w:t>
      </w:r>
      <w:r>
        <w:rPr>
          <w:bCs/>
        </w:rPr>
        <w:t>e, Online, Oct 2022</w:t>
      </w:r>
    </w:p>
    <w:p w14:paraId="435CC3DE" w14:textId="4CE4F5E5" w:rsidR="00277F97" w:rsidRPr="00277F97" w:rsidRDefault="00277F97" w:rsidP="0041320D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Pr="00277F97">
        <w:rPr>
          <w:bCs/>
        </w:rPr>
        <w:t>R4-2217740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across 3/4 bands with single TAG</w:t>
      </w:r>
      <w:r w:rsidR="0041320D">
        <w:rPr>
          <w:bCs/>
        </w:rPr>
        <w:t xml:space="preserve">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8D2FA22" w14:textId="7E6CCA68" w:rsidR="00277F97" w:rsidRPr="00277F97" w:rsidRDefault="00277F97" w:rsidP="0041320D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Pr="00277F97">
        <w:rPr>
          <w:bCs/>
        </w:rPr>
        <w:t>R4-2217741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LS on Rel-18 UL Tx switching</w:t>
      </w:r>
      <w:r w:rsidR="0041320D">
        <w:rPr>
          <w:bCs/>
        </w:rPr>
        <w:t xml:space="preserve">”,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014950C" w14:textId="3ED01183" w:rsidR="0041320D" w:rsidRDefault="00277F97" w:rsidP="0041320D">
      <w:pPr>
        <w:pStyle w:val="B1"/>
        <w:rPr>
          <w:bCs/>
        </w:rPr>
      </w:pPr>
      <w:r>
        <w:rPr>
          <w:bCs/>
        </w:rPr>
        <w:t>[18]</w:t>
      </w:r>
      <w:r>
        <w:rPr>
          <w:bCs/>
        </w:rPr>
        <w:tab/>
      </w:r>
      <w:r w:rsidRPr="00277F97">
        <w:rPr>
          <w:bCs/>
        </w:rPr>
        <w:t>R4-2217742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with multiple TAGs</w:t>
      </w:r>
      <w:r w:rsidR="0041320D">
        <w:rPr>
          <w:bCs/>
        </w:rPr>
        <w:t xml:space="preserve">”, </w:t>
      </w:r>
      <w:r w:rsidRPr="00277F97">
        <w:rPr>
          <w:bCs/>
        </w:rPr>
        <w:t>Ericsson</w:t>
      </w:r>
      <w:r w:rsidR="0041320D">
        <w:rPr>
          <w:bCs/>
        </w:rPr>
        <w:t>, RAN4#104Bis-e, Online, Oct 2022</w:t>
      </w:r>
    </w:p>
    <w:p w14:paraId="4A5B2FF5" w14:textId="65758007" w:rsidR="00AD20AD" w:rsidRPr="00EF0DFB" w:rsidRDefault="00AD20AD" w:rsidP="00EF0DFB">
      <w:pPr>
        <w:pStyle w:val="B1"/>
      </w:pPr>
      <w:r>
        <w:rPr>
          <w:bCs/>
        </w:rPr>
        <w:lastRenderedPageBreak/>
        <w:t>[19]</w:t>
      </w:r>
      <w:r>
        <w:rPr>
          <w:bCs/>
        </w:rPr>
        <w:tab/>
      </w:r>
      <w:r w:rsidRPr="00AD20AD">
        <w:rPr>
          <w:bCs/>
        </w:rPr>
        <w:t>R4-2220546</w:t>
      </w:r>
      <w:r w:rsidR="00165EBF">
        <w:rPr>
          <w:bCs/>
        </w:rPr>
        <w:t>, “</w:t>
      </w:r>
      <w:r w:rsidRPr="00AD20AD">
        <w:rPr>
          <w:bCs/>
        </w:rPr>
        <w:t>WF on UE Tx switching requirement for single TAG</w:t>
      </w:r>
      <w:r w:rsidR="00165EBF">
        <w:rPr>
          <w:bCs/>
        </w:rPr>
        <w:t>”,</w:t>
      </w:r>
      <w:r w:rsidRPr="00AD20AD">
        <w:rPr>
          <w:bCs/>
        </w:rPr>
        <w:t xml:space="preserve"> China Telecom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r w:rsidR="00EF0DFB">
        <w:t xml:space="preserve"> </w:t>
      </w:r>
      <w:r w:rsidR="00EF0DFB" w:rsidRPr="00165EBF">
        <w:t>2022</w:t>
      </w:r>
    </w:p>
    <w:p w14:paraId="7536C40B" w14:textId="7247B683" w:rsidR="00AD20AD" w:rsidRPr="00EF0DFB" w:rsidRDefault="00AD20AD" w:rsidP="00EF0DFB">
      <w:pPr>
        <w:pStyle w:val="B1"/>
      </w:pPr>
      <w:r>
        <w:rPr>
          <w:bCs/>
        </w:rPr>
        <w:t>[20]</w:t>
      </w:r>
      <w:r>
        <w:rPr>
          <w:bCs/>
        </w:rPr>
        <w:tab/>
      </w:r>
      <w:r w:rsidRPr="00AD20AD">
        <w:rPr>
          <w:bCs/>
        </w:rPr>
        <w:t>R4-2220547</w:t>
      </w:r>
      <w:r w:rsidR="00165EBF">
        <w:rPr>
          <w:bCs/>
        </w:rPr>
        <w:t>, “</w:t>
      </w:r>
      <w:r w:rsidRPr="00AD20AD">
        <w:rPr>
          <w:bCs/>
        </w:rPr>
        <w:t>WF on UE Tx swithing requirement for multiple TAG</w:t>
      </w:r>
      <w:r w:rsidR="00165EBF">
        <w:rPr>
          <w:bCs/>
        </w:rPr>
        <w:t>”,</w:t>
      </w:r>
      <w:r w:rsidRPr="00AD20AD">
        <w:rPr>
          <w:bCs/>
        </w:rPr>
        <w:t xml:space="preserve"> Ericsso</w:t>
      </w:r>
      <w:r>
        <w:rPr>
          <w:bCs/>
        </w:rPr>
        <w:t>n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r w:rsidR="00EF0DFB">
        <w:t xml:space="preserve"> </w:t>
      </w:r>
      <w:r w:rsidR="00EF0DFB" w:rsidRPr="00165EBF">
        <w:t>2022</w:t>
      </w:r>
    </w:p>
    <w:p w14:paraId="1E58B9F7" w14:textId="17129112" w:rsidR="00AD20AD" w:rsidRDefault="00AD20AD" w:rsidP="00AD20AD">
      <w:pPr>
        <w:pStyle w:val="B1"/>
      </w:pPr>
      <w:r>
        <w:t>[21]</w:t>
      </w:r>
      <w:r>
        <w:tab/>
        <w:t>R4-2220548</w:t>
      </w:r>
      <w:r w:rsidR="00165EBF">
        <w:t>, “</w:t>
      </w:r>
      <w:r>
        <w:t>LS on Rel-18 Tx switching</w:t>
      </w:r>
      <w:r w:rsidR="00165EBF">
        <w:t>”,</w:t>
      </w:r>
      <w:r w:rsidRPr="00AD20AD">
        <w:t xml:space="preserve"> </w:t>
      </w:r>
      <w:r>
        <w:t>China Telecom</w:t>
      </w:r>
      <w:r w:rsidR="00F50413">
        <w:t xml:space="preserve">, </w:t>
      </w:r>
      <w:r w:rsidR="00F50413" w:rsidRPr="00FD17DC">
        <w:t>3GPP TSG-RAN WG4 Meeting#105</w:t>
      </w:r>
      <w:r w:rsidR="00F50413">
        <w:t xml:space="preserve">, </w:t>
      </w:r>
      <w:r w:rsidR="00F50413" w:rsidRPr="00165EBF">
        <w:t>Toulouse, France, 14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>-</w:t>
      </w:r>
      <w:r w:rsidR="00F50413">
        <w:t xml:space="preserve"> </w:t>
      </w:r>
      <w:r w:rsidR="00F50413" w:rsidRPr="00165EBF">
        <w:t>18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 xml:space="preserve"> November</w:t>
      </w:r>
      <w:r w:rsidR="00F50413">
        <w:t xml:space="preserve"> </w:t>
      </w:r>
      <w:r w:rsidR="00F50413" w:rsidRPr="00165EBF">
        <w:t>2022</w:t>
      </w:r>
    </w:p>
    <w:p w14:paraId="15451D0E" w14:textId="0C615AAE" w:rsidR="001F0C48" w:rsidRDefault="001F0C48" w:rsidP="00AD20AD">
      <w:pPr>
        <w:pStyle w:val="B1"/>
      </w:pPr>
      <w:r>
        <w:t>[22]</w:t>
      </w:r>
      <w:r>
        <w:tab/>
      </w:r>
      <w:r w:rsidRPr="001F0C48">
        <w:t>R4-2220118</w:t>
      </w:r>
      <w:r>
        <w:t>, “</w:t>
      </w:r>
      <w:r w:rsidRPr="001F0C48">
        <w:t>Topic summary for [105][138] NR_MC_enh_UERF</w:t>
      </w:r>
      <w:r>
        <w:t xml:space="preserve">”, Moderator(China </w:t>
      </w:r>
      <w:r w:rsidR="00165EBF">
        <w:t>Te</w:t>
      </w:r>
      <w:r>
        <w:t xml:space="preserve">lecom), </w:t>
      </w:r>
      <w:r w:rsidR="00FD17DC" w:rsidRPr="00FD17DC">
        <w:t>3GPP TSG-RAN WG4 Meeting#105</w:t>
      </w:r>
      <w:r w:rsidR="00FD17DC">
        <w:t xml:space="preserve">, </w:t>
      </w:r>
      <w:r w:rsidR="00165EBF" w:rsidRPr="00165EBF">
        <w:t>Toulouse, France, November 14th - November 18th, 2022</w:t>
      </w:r>
    </w:p>
    <w:p w14:paraId="0DE08C8C" w14:textId="67427472" w:rsidR="002524DC" w:rsidRDefault="002524DC" w:rsidP="00AD20AD">
      <w:pPr>
        <w:pStyle w:val="B1"/>
      </w:pPr>
      <w:r>
        <w:t>[23]</w:t>
      </w:r>
      <w:r>
        <w:tab/>
      </w:r>
      <w:r w:rsidRPr="002524DC">
        <w:t>R4-2219876</w:t>
      </w:r>
      <w:r>
        <w:t xml:space="preserve">, </w:t>
      </w:r>
      <w:r w:rsidR="00890F77">
        <w:t>“</w:t>
      </w:r>
      <w:r w:rsidR="00890F77" w:rsidRPr="00890F77">
        <w:t>UE behaviour in case of non-equal switching time</w:t>
      </w:r>
      <w:r w:rsidR="00890F77">
        <w:t xml:space="preserve">”, Qualcomm, </w:t>
      </w:r>
      <w:r w:rsidR="00890F77" w:rsidRPr="00FD17DC">
        <w:t>3GPP TSG-RAN WG4 Meeting#105</w:t>
      </w:r>
      <w:r w:rsidR="00890F77">
        <w:t xml:space="preserve">, </w:t>
      </w:r>
      <w:r w:rsidR="00890F77" w:rsidRPr="00165EBF">
        <w:t>Toulouse, France, 14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>-</w:t>
      </w:r>
      <w:r w:rsidR="00890F77">
        <w:t xml:space="preserve"> </w:t>
      </w:r>
      <w:r w:rsidR="00890F77" w:rsidRPr="00165EBF">
        <w:t>18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 xml:space="preserve"> November</w:t>
      </w:r>
      <w:r w:rsidR="00890F77">
        <w:t xml:space="preserve"> </w:t>
      </w:r>
      <w:r w:rsidR="00890F77" w:rsidRPr="00165EBF">
        <w:t>2022</w:t>
      </w:r>
    </w:p>
    <w:p w14:paraId="2D9E257A" w14:textId="77777777" w:rsidR="00E305D9" w:rsidRDefault="00E305D9" w:rsidP="00E305D9">
      <w:pPr>
        <w:pStyle w:val="B1"/>
      </w:pPr>
      <w:r>
        <w:t>[24]</w:t>
      </w:r>
      <w:r>
        <w:tab/>
      </w:r>
      <w:r w:rsidRPr="00E305D9">
        <w:t>R4-2219877</w:t>
      </w:r>
      <w:r>
        <w:t>, “</w:t>
      </w:r>
      <w:r w:rsidRPr="00E305D9">
        <w:t>UE requirements during overlaps due to NZ-MTTD</w:t>
      </w:r>
      <w:r>
        <w:t xml:space="preserve">”, Qualcomm, </w:t>
      </w:r>
      <w:r w:rsidRPr="00FD17DC">
        <w:t>3GPP TSG-RAN WG4 Meeting#105</w:t>
      </w:r>
      <w:r>
        <w:t xml:space="preserve">, </w:t>
      </w:r>
      <w:r w:rsidRPr="00165EBF">
        <w:t>Toulouse, France, 14</w:t>
      </w:r>
      <w:r w:rsidRPr="00F50413">
        <w:rPr>
          <w:vertAlign w:val="superscript"/>
        </w:rPr>
        <w:t>th</w:t>
      </w:r>
      <w:r>
        <w:t xml:space="preserve"> </w:t>
      </w:r>
      <w:r w:rsidRPr="00165EBF">
        <w:t>-</w:t>
      </w:r>
      <w:r>
        <w:t xml:space="preserve"> </w:t>
      </w:r>
      <w:r w:rsidRPr="00165EBF">
        <w:t>18</w:t>
      </w:r>
      <w:r w:rsidRPr="00F50413">
        <w:rPr>
          <w:vertAlign w:val="superscript"/>
        </w:rPr>
        <w:t>th</w:t>
      </w:r>
      <w:r>
        <w:t xml:space="preserve"> </w:t>
      </w:r>
      <w:r w:rsidRPr="00165EBF">
        <w:t xml:space="preserve"> November</w:t>
      </w:r>
      <w:r>
        <w:t xml:space="preserve"> </w:t>
      </w:r>
      <w:r w:rsidRPr="00165EBF">
        <w:t>2022</w:t>
      </w:r>
    </w:p>
    <w:p w14:paraId="143CF59D" w14:textId="6914E9A1" w:rsidR="00B651E6" w:rsidRDefault="003D1ADC" w:rsidP="00BE339B">
      <w:pPr>
        <w:pStyle w:val="B1"/>
      </w:pPr>
      <w:r>
        <w:t>[25]</w:t>
      </w:r>
      <w:r>
        <w:tab/>
      </w:r>
      <w:r w:rsidRPr="003D1ADC">
        <w:t>R4-2215569</w:t>
      </w:r>
      <w:r>
        <w:t>, “</w:t>
      </w:r>
      <w:r w:rsidR="00394F87" w:rsidRPr="00394F87">
        <w:t>UL Outage time considerations for 2TAG</w:t>
      </w:r>
      <w:r>
        <w:t xml:space="preserve">”, </w:t>
      </w:r>
      <w:r w:rsidR="005F5AEA">
        <w:t xml:space="preserve">Qualcomm, </w:t>
      </w:r>
      <w:r w:rsidR="00F42E33" w:rsidRPr="00F42E33">
        <w:t>3GPP TSG-RAN4 Meeting #104Bis-e</w:t>
      </w:r>
      <w:r w:rsidR="00F42E33">
        <w:t xml:space="preserve">, </w:t>
      </w:r>
      <w:r w:rsidR="005F5AEA" w:rsidRPr="005F5AEA">
        <w:t>Oct 2022</w:t>
      </w:r>
    </w:p>
    <w:p w14:paraId="41FF328B" w14:textId="77777777" w:rsidR="00AA4150" w:rsidRDefault="00AA4150" w:rsidP="00AA4150">
      <w:pPr>
        <w:pStyle w:val="B1"/>
      </w:pPr>
      <w:r>
        <w:t xml:space="preserve">[26] </w:t>
      </w:r>
      <w:r w:rsidRPr="00D521FD">
        <w:t>R4-2303693</w:t>
      </w:r>
      <w:r>
        <w:t>, “</w:t>
      </w:r>
      <w:r w:rsidRPr="00D521FD">
        <w:t>WF on Multi-carrier enhancements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642D5EF" w14:textId="711D680B" w:rsidR="00AA4150" w:rsidRDefault="00AA4150" w:rsidP="00AA4150">
      <w:pPr>
        <w:pStyle w:val="B1"/>
      </w:pPr>
      <w:r>
        <w:t>[27]</w:t>
      </w:r>
      <w:r>
        <w:tab/>
      </w:r>
      <w:r w:rsidR="00F921D5" w:rsidRPr="008A6061">
        <w:t>R4-2303507</w:t>
      </w:r>
      <w:r>
        <w:t>, “</w:t>
      </w:r>
      <w:r w:rsidRPr="008A6061">
        <w:t>LS on Rel-18 Multi-carrier enhancement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D16310D" w14:textId="77777777" w:rsidR="00AA4150" w:rsidRDefault="00AA4150" w:rsidP="00AA4150">
      <w:pPr>
        <w:pStyle w:val="B1"/>
      </w:pPr>
      <w:r>
        <w:t>[28]</w:t>
      </w:r>
      <w:r>
        <w:tab/>
      </w:r>
      <w:r w:rsidRPr="00CF7258">
        <w:t>R4-2303719</w:t>
      </w:r>
      <w:r>
        <w:t>, “</w:t>
      </w:r>
      <w:r w:rsidRPr="00CF7258">
        <w:t>CR for 38.101-1: Time mask for switching across three or four uplink bands</w:t>
      </w:r>
      <w:r>
        <w:t xml:space="preserve">”, </w:t>
      </w:r>
      <w:r w:rsidRPr="001B6ACB">
        <w:t>China Telecom, 3GPP TSG-RAN4 Meeting #106, Athens, Greece, 27th Feb – 3rd March 2023</w:t>
      </w:r>
    </w:p>
    <w:p w14:paraId="0213F7E3" w14:textId="5AD481E6" w:rsidR="0020387F" w:rsidRDefault="0020387F" w:rsidP="0020387F">
      <w:pPr>
        <w:pStyle w:val="B1"/>
      </w:pPr>
      <w:r>
        <w:t>[29]</w:t>
      </w:r>
      <w:r>
        <w:tab/>
        <w:t>R4-2215569, “UL Outage time considerations for 2TAG”, 3GPP TSG-RAN4 Meeting #104Bis-e, Oct 2022, Online</w:t>
      </w:r>
    </w:p>
    <w:p w14:paraId="25883EF4" w14:textId="5BA140BB" w:rsidR="008331AF" w:rsidRDefault="008331AF" w:rsidP="0020387F">
      <w:pPr>
        <w:pStyle w:val="B1"/>
      </w:pPr>
      <w:r>
        <w:t>[30]</w:t>
      </w:r>
      <w:r>
        <w:tab/>
      </w:r>
      <w:r w:rsidRPr="008331AF">
        <w:t>R4-2300822</w:t>
      </w:r>
      <w:r>
        <w:t>, “</w:t>
      </w:r>
      <w:r w:rsidR="00971CF8" w:rsidRPr="00971CF8">
        <w:t>UE switching time in more complicated scenarios</w:t>
      </w:r>
      <w:r>
        <w:t xml:space="preserve">”, </w:t>
      </w:r>
      <w:r w:rsidR="00DC44CF" w:rsidRPr="00DC44CF">
        <w:t>Qualcomm Incorporated</w:t>
      </w:r>
      <w:r w:rsidR="00971CF8">
        <w:t>,</w:t>
      </w:r>
      <w:r w:rsidR="00DC44CF">
        <w:t xml:space="preserve"> </w:t>
      </w:r>
      <w:r w:rsidR="00734433" w:rsidRPr="00734433">
        <w:t>3GPP TSG-RAN4 Meeting #106</w:t>
      </w:r>
      <w:r w:rsidR="00734433">
        <w:t xml:space="preserve">, </w:t>
      </w:r>
      <w:r w:rsidR="00964CAA" w:rsidRPr="00964CAA">
        <w:t>Athens, Greece, 27th Feb – 3rd March 2023</w:t>
      </w:r>
      <w:r w:rsidR="00971CF8">
        <w:t xml:space="preserve"> </w:t>
      </w:r>
    </w:p>
    <w:p w14:paraId="543D3B92" w14:textId="3C1FF380" w:rsidR="00BA7F0D" w:rsidRDefault="00BA7F0D" w:rsidP="0020387F">
      <w:pPr>
        <w:pStyle w:val="B1"/>
      </w:pPr>
      <w:r>
        <w:t>[31]</w:t>
      </w:r>
      <w:r>
        <w:tab/>
      </w:r>
      <w:r w:rsidRPr="00BA7F0D">
        <w:t>R4-2304127</w:t>
      </w:r>
      <w:r>
        <w:t xml:space="preserve">, “Switching period ambiguity”, Qualcomm Incorporated, </w:t>
      </w:r>
      <w:r w:rsidRPr="00BA7F0D">
        <w:t>3GPP TSG-RAN4 Meeting #106-Bis-e</w:t>
      </w:r>
      <w:r>
        <w:t xml:space="preserve">, </w:t>
      </w:r>
      <w:r w:rsidRPr="00BA7F0D">
        <w:t>Online,, 17th April – 26th April 2023</w:t>
      </w:r>
    </w:p>
    <w:p w14:paraId="6E995AD6" w14:textId="5D1D4829" w:rsidR="00B839AA" w:rsidRDefault="006E6835" w:rsidP="007B7C21">
      <w:pPr>
        <w:pStyle w:val="B1"/>
      </w:pPr>
      <w:r>
        <w:t>[32]</w:t>
      </w:r>
      <w:r>
        <w:tab/>
      </w:r>
      <w:r w:rsidR="00B839AA">
        <w:t>R4-2302751, “</w:t>
      </w:r>
      <w:r w:rsidR="007B7C21">
        <w:t>UE ON-OFF time masks for non-equal switching time cases</w:t>
      </w:r>
      <w:r w:rsidR="00B839AA">
        <w:t>”,</w:t>
      </w:r>
      <w:r w:rsidR="007B7C21">
        <w:t xml:space="preserve"> Qualcomm Incorporated, </w:t>
      </w:r>
      <w:r w:rsidR="00B839AA">
        <w:t xml:space="preserve"> 3GPP TSG-RAN4 Meeting #106</w:t>
      </w:r>
      <w:r w:rsidR="007B7C21">
        <w:t xml:space="preserve">, </w:t>
      </w:r>
      <w:r w:rsidR="00B839AA">
        <w:t>Athens, Greece, 27th Feb – 3rd March 2023</w:t>
      </w:r>
    </w:p>
    <w:p w14:paraId="47663353" w14:textId="1EB04143" w:rsidR="00C55DB6" w:rsidRDefault="00C55DB6" w:rsidP="00441055">
      <w:pPr>
        <w:pStyle w:val="B1"/>
      </w:pPr>
      <w:r>
        <w:t>[33]</w:t>
      </w:r>
      <w:r>
        <w:tab/>
      </w:r>
      <w:r w:rsidR="00441055" w:rsidRPr="00441055">
        <w:t>R4-2305789</w:t>
      </w:r>
      <w:r w:rsidR="00441055">
        <w:t>, “</w:t>
      </w:r>
      <w:r w:rsidRPr="00C55DB6">
        <w:t>3 and 4 band TX switching open issues and requirements</w:t>
      </w:r>
      <w:r w:rsidR="00441055">
        <w:t>, Qualcomm Incorporated,  3GPP TSG-RAN4 Meeting #106, Athens, Greece, 27th Feb – 3rd March 2023</w:t>
      </w:r>
    </w:p>
    <w:p w14:paraId="50661B2F" w14:textId="654D6947" w:rsidR="00D12D9E" w:rsidRDefault="007714B8" w:rsidP="00D12D9E">
      <w:pPr>
        <w:pStyle w:val="B1"/>
      </w:pPr>
      <w:r>
        <w:t>[3</w:t>
      </w:r>
      <w:r w:rsidR="00C55DB6">
        <w:t>4</w:t>
      </w:r>
      <w:r>
        <w:t>]</w:t>
      </w:r>
      <w:r>
        <w:tab/>
      </w:r>
      <w:r w:rsidR="00C71BDC" w:rsidRPr="00C71BDC">
        <w:t>R4-2305808</w:t>
      </w:r>
      <w:r w:rsidR="00C71BDC">
        <w:t>, “</w:t>
      </w:r>
      <w:r w:rsidR="00C71BDC" w:rsidRPr="00C71BDC">
        <w:t>draft CR on TX Switching when UE is configured for 3 or 4 bands UL</w:t>
      </w:r>
      <w:r w:rsidR="00C71BDC">
        <w:t xml:space="preserve">”, </w:t>
      </w:r>
      <w:r w:rsidR="00C71BDC" w:rsidRPr="00C71BDC">
        <w:t>Qualcomm Incorporated</w:t>
      </w:r>
      <w:r w:rsidR="00C71BDC">
        <w:t xml:space="preserve">, </w:t>
      </w:r>
      <w:r w:rsidR="00D12D9E" w:rsidRPr="00170D8C">
        <w:t>3GPP TSG-RAN4 Meeting #106-bis-e</w:t>
      </w:r>
      <w:r w:rsidR="00D12D9E">
        <w:t xml:space="preserve">, </w:t>
      </w:r>
      <w:r w:rsidR="00D12D9E" w:rsidRPr="00D92496">
        <w:t>Online,, 17th April – 26th April 2023</w:t>
      </w:r>
    </w:p>
    <w:p w14:paraId="65CCC193" w14:textId="1BE6173E" w:rsidR="00DD4EC8" w:rsidRDefault="00DD4EC8" w:rsidP="007A7F1E">
      <w:pPr>
        <w:pStyle w:val="B1"/>
      </w:pPr>
      <w:r>
        <w:t>[35]</w:t>
      </w:r>
      <w:r>
        <w:tab/>
      </w:r>
      <w:r w:rsidR="008117F1" w:rsidRPr="008117F1">
        <w:t>R4-2306621</w:t>
      </w:r>
      <w:r w:rsidR="008117F1">
        <w:t>, “</w:t>
      </w:r>
      <w:r w:rsidR="00A33AA6" w:rsidRPr="00A33AA6">
        <w:t>WF on Rel-18 Tx switching across 3/4 bands</w:t>
      </w:r>
      <w:r w:rsidR="008117F1">
        <w:t xml:space="preserve">”, </w:t>
      </w:r>
      <w:r w:rsidR="00E476E1" w:rsidRPr="00E476E1">
        <w:t>China Telecom</w:t>
      </w:r>
      <w:r w:rsidR="009811D4">
        <w:t xml:space="preserve">, </w:t>
      </w:r>
      <w:r w:rsidR="009811D4" w:rsidRPr="009811D4">
        <w:t>3GPP TSG-RAN WG4 Meeting</w:t>
      </w:r>
      <w:r w:rsidR="007A7F1E">
        <w:t xml:space="preserve"> </w:t>
      </w:r>
      <w:r w:rsidR="009811D4" w:rsidRPr="009811D4">
        <w:t>#106-bis-e</w:t>
      </w:r>
      <w:r w:rsidR="009811D4">
        <w:t xml:space="preserve">, </w:t>
      </w:r>
      <w:r w:rsidR="007A7F1E" w:rsidRPr="007A7F1E">
        <w:t>Electronic Meeting, 17 April - 26 April, 2023</w:t>
      </w:r>
    </w:p>
    <w:p w14:paraId="6516747F" w14:textId="50538A43" w:rsidR="0047448A" w:rsidRDefault="0047448A" w:rsidP="007A7F1E">
      <w:pPr>
        <w:pStyle w:val="B1"/>
      </w:pPr>
      <w:r>
        <w:t>[36]</w:t>
      </w:r>
      <w:r>
        <w:tab/>
      </w:r>
      <w:r w:rsidRPr="0047448A">
        <w:t>R4-2304162</w:t>
      </w:r>
      <w:r>
        <w:t>, “</w:t>
      </w:r>
      <w:r w:rsidR="009E55F4" w:rsidRPr="009E55F4">
        <w:t>Simultaneous switching</w:t>
      </w:r>
      <w:r>
        <w:t xml:space="preserve">”, </w:t>
      </w:r>
      <w:r w:rsidR="001854DB" w:rsidRPr="001854DB">
        <w:t>Qualcomm Incorporated</w:t>
      </w:r>
      <w:r w:rsidR="007F2AE3">
        <w:t xml:space="preserve">, </w:t>
      </w:r>
      <w:r w:rsidR="007F2AE3" w:rsidRPr="007F2AE3">
        <w:t>3GPP TSG-RAN4 Meeting #106-bis-e</w:t>
      </w:r>
      <w:r w:rsidR="00D17520">
        <w:t xml:space="preserve">, </w:t>
      </w:r>
      <w:r w:rsidR="00D17520" w:rsidRPr="00D17520">
        <w:t>Online,, 17th April – 26th April 2023</w:t>
      </w:r>
    </w:p>
    <w:p w14:paraId="5EC94B78" w14:textId="01F56008" w:rsidR="002269E5" w:rsidRDefault="002269E5" w:rsidP="00943E5E">
      <w:pPr>
        <w:pStyle w:val="B1"/>
      </w:pPr>
      <w:r>
        <w:t>[37]</w:t>
      </w:r>
      <w:r>
        <w:tab/>
      </w:r>
      <w:r w:rsidRPr="002269E5">
        <w:t>R4-2310270</w:t>
      </w:r>
      <w:r>
        <w:t>, “</w:t>
      </w:r>
      <w:r w:rsidR="005B4D58" w:rsidRPr="005B4D58">
        <w:t>CR for 38.101-1: Time mask for switching across three or four uplink bands</w:t>
      </w:r>
      <w:r>
        <w:t>”,</w:t>
      </w:r>
      <w:r w:rsidR="005B4D58">
        <w:t xml:space="preserve"> </w:t>
      </w:r>
      <w:r w:rsidR="00952F90" w:rsidRPr="00952F90">
        <w:t>China Telecom</w:t>
      </w:r>
      <w:r w:rsidR="00952F90">
        <w:t>,</w:t>
      </w:r>
      <w:r w:rsidR="003E66A6" w:rsidRPr="003E66A6">
        <w:t>3GPP TSG-RAN WG4 Meeting #107</w:t>
      </w:r>
      <w:r w:rsidR="00943E5E">
        <w:t xml:space="preserve">, </w:t>
      </w:r>
      <w:r w:rsidR="00943E5E" w:rsidRPr="00943E5E">
        <w:t>Incheon, KR, 22 - 26 May, 2023</w:t>
      </w:r>
      <w:r>
        <w:t xml:space="preserve"> </w:t>
      </w:r>
    </w:p>
    <w:p w14:paraId="29BF412D" w14:textId="4F39D58E" w:rsidR="00422236" w:rsidRDefault="00422236" w:rsidP="00943E5E">
      <w:pPr>
        <w:pStyle w:val="B1"/>
      </w:pPr>
      <w:r>
        <w:t>[38]</w:t>
      </w:r>
      <w:r>
        <w:tab/>
      </w:r>
      <w:r w:rsidRPr="00422236">
        <w:t>R4-2310503</w:t>
      </w:r>
      <w:r>
        <w:t>, “</w:t>
      </w:r>
      <w:r w:rsidR="002F06BB" w:rsidRPr="002F06BB">
        <w:t>CR for 38.101-1 to clarify the time mask for switching with multiple TAGs</w:t>
      </w:r>
      <w:r>
        <w:t xml:space="preserve">”, </w:t>
      </w:r>
      <w:r w:rsidR="00EF0236">
        <w:t xml:space="preserve">Huawei, </w:t>
      </w:r>
      <w:r w:rsidR="00413BE5" w:rsidRPr="00413BE5">
        <w:t>3GPP TSG-RAN WG4 Meeting #107</w:t>
      </w:r>
      <w:r w:rsidR="00413BE5">
        <w:t xml:space="preserve">, </w:t>
      </w:r>
      <w:r w:rsidR="00EF0236" w:rsidRPr="00EF0236">
        <w:t>Incheon, KR, May 22 – May 26, 2023</w:t>
      </w:r>
      <w:r w:rsidR="00EF0236" w:rsidRPr="00EF0236">
        <w:tab/>
      </w:r>
    </w:p>
    <w:p w14:paraId="3AB1B6C0" w14:textId="4D9E555F" w:rsidR="005B16E2" w:rsidRDefault="005B16E2" w:rsidP="00943E5E">
      <w:pPr>
        <w:pStyle w:val="B1"/>
      </w:pPr>
      <w:r>
        <w:t>[39]</w:t>
      </w:r>
      <w:r>
        <w:tab/>
      </w:r>
      <w:r w:rsidRPr="005B16E2">
        <w:t>R4-2310495</w:t>
      </w:r>
      <w:r>
        <w:t>, “</w:t>
      </w:r>
      <w:r w:rsidRPr="005B16E2">
        <w:t>LS on multi-carrier enhancement</w:t>
      </w:r>
      <w:r>
        <w:t>”</w:t>
      </w:r>
      <w:r w:rsidRPr="005B16E2">
        <w:t>, vivo</w:t>
      </w:r>
      <w:r>
        <w:t xml:space="preserve">, </w:t>
      </w:r>
      <w:r w:rsidRPr="00413BE5">
        <w:t>3GPP TSG-RAN WG4 Meeting #107</w:t>
      </w:r>
      <w:r>
        <w:t xml:space="preserve">, </w:t>
      </w:r>
      <w:r w:rsidRPr="00EF0236">
        <w:t>Incheon, KR, May 22 – May 26, 2023</w:t>
      </w:r>
      <w:r w:rsidRPr="00EF0236">
        <w:tab/>
      </w:r>
    </w:p>
    <w:p w14:paraId="77A17DEC" w14:textId="77777777" w:rsidR="00D2727A" w:rsidRDefault="005062D8" w:rsidP="00D2727A">
      <w:pPr>
        <w:pStyle w:val="B1"/>
      </w:pPr>
      <w:r>
        <w:t>[40]</w:t>
      </w:r>
      <w:r>
        <w:tab/>
      </w:r>
      <w:r w:rsidRPr="005062D8">
        <w:t>R4-2310496</w:t>
      </w:r>
      <w:r>
        <w:t>, “</w:t>
      </w:r>
      <w:r w:rsidRPr="005062D8">
        <w:t>WF on ambiguity issues for Tx switching accorss four bands</w:t>
      </w:r>
      <w:r>
        <w:t>”</w:t>
      </w:r>
      <w:r w:rsidRPr="005062D8">
        <w:t>, Mediatek</w:t>
      </w:r>
      <w:r w:rsidR="00D2727A">
        <w:t xml:space="preserve">, </w:t>
      </w:r>
      <w:r w:rsidR="00D2727A" w:rsidRPr="00413BE5">
        <w:t>3GPP TSG-RAN WG4 Meeting #107</w:t>
      </w:r>
      <w:r w:rsidR="00D2727A">
        <w:t xml:space="preserve">, </w:t>
      </w:r>
      <w:r w:rsidR="00D2727A" w:rsidRPr="00EF0236">
        <w:t>Incheon, KR, May 22 – May 26, 2023</w:t>
      </w:r>
      <w:r w:rsidR="00D2727A" w:rsidRPr="00EF0236">
        <w:tab/>
      </w:r>
    </w:p>
    <w:p w14:paraId="4EF7D6B6" w14:textId="77777777" w:rsidR="00C34235" w:rsidRDefault="00C34235" w:rsidP="00C34235">
      <w:pPr>
        <w:pStyle w:val="B1"/>
      </w:pPr>
      <w:r>
        <w:lastRenderedPageBreak/>
        <w:t>[41]</w:t>
      </w:r>
      <w:r>
        <w:tab/>
      </w:r>
      <w:r w:rsidRPr="00AC599B">
        <w:t>R4-2312746</w:t>
      </w:r>
      <w:r>
        <w:t>, “</w:t>
      </w:r>
      <w:r w:rsidRPr="00F57C94">
        <w:t>Remaining issues on Rel-18 Multi-carrier enhancements</w:t>
      </w:r>
      <w:r>
        <w:t xml:space="preserve">”, </w:t>
      </w:r>
      <w:r w:rsidRPr="00792F77">
        <w:t>Huawei</w:t>
      </w:r>
      <w:r>
        <w:t xml:space="preserve">, </w:t>
      </w:r>
      <w:r w:rsidRPr="00A10100">
        <w:t>3GPP TSG-RAN WG4 Meeting #10</w:t>
      </w:r>
      <w:r>
        <w:t xml:space="preserve">8, </w:t>
      </w:r>
      <w:r w:rsidRPr="00222237">
        <w:t>Toulouse, France, August 21 – August 25, 2023</w:t>
      </w:r>
    </w:p>
    <w:p w14:paraId="14F4F171" w14:textId="77777777" w:rsidR="00C34235" w:rsidRDefault="00C34235" w:rsidP="00C34235">
      <w:pPr>
        <w:pStyle w:val="B1"/>
      </w:pPr>
      <w:r>
        <w:t>[42]</w:t>
      </w:r>
      <w:r>
        <w:tab/>
      </w:r>
      <w:r w:rsidRPr="000200BD">
        <w:t>RP-232658</w:t>
      </w:r>
      <w:r>
        <w:t>, “</w:t>
      </w:r>
      <w:r w:rsidRPr="000200BD">
        <w:t>Summary for discussion [RAN1-R18-ULTxSwitching]</w:t>
      </w:r>
      <w:r>
        <w:t xml:space="preserve">”, </w:t>
      </w:r>
      <w:r w:rsidRPr="000200BD">
        <w:t>NTT DOCOMO</w:t>
      </w:r>
      <w:r>
        <w:t xml:space="preserve">, </w:t>
      </w:r>
      <w:r w:rsidRPr="003963B3">
        <w:t>3GPP TSG-RAN Meeting #101</w:t>
      </w:r>
      <w:r>
        <w:t xml:space="preserve">, </w:t>
      </w:r>
      <w:r w:rsidRPr="003963B3">
        <w:t>Bangalore, India, September 11-15, 2023</w:t>
      </w:r>
    </w:p>
    <w:p w14:paraId="6BA3218A" w14:textId="2C23CCEE" w:rsidR="005062D8" w:rsidRDefault="00C34235" w:rsidP="00546174">
      <w:pPr>
        <w:pStyle w:val="B1"/>
      </w:pPr>
      <w:r>
        <w:t>[43]</w:t>
      </w:r>
      <w:r>
        <w:tab/>
      </w:r>
      <w:r w:rsidRPr="0070486F">
        <w:t>RP-232688</w:t>
      </w:r>
      <w:r>
        <w:t>, “</w:t>
      </w:r>
      <w:r w:rsidRPr="00FA654D">
        <w:t>Revised WID: NR CA band combinations with two SUL cells in Rel-18</w:t>
      </w:r>
      <w:r>
        <w:t xml:space="preserve">”, </w:t>
      </w:r>
      <w:r w:rsidRPr="00DE7ECC">
        <w:t>CMCC, China Telecom</w:t>
      </w:r>
      <w:r>
        <w:t xml:space="preserve">, </w:t>
      </w:r>
      <w:r w:rsidRPr="003963B3">
        <w:t>3GPP TSG-RAN Meeting #101</w:t>
      </w:r>
      <w:r>
        <w:t xml:space="preserve">, </w:t>
      </w:r>
      <w:r w:rsidRPr="003963B3">
        <w:t>Bangalore, India, September 11-15, 2023</w:t>
      </w:r>
    </w:p>
    <w:p w14:paraId="36D3EA02" w14:textId="7C5B2786" w:rsidR="00DF3273" w:rsidRDefault="00DF3273" w:rsidP="00546174">
      <w:pPr>
        <w:pStyle w:val="B1"/>
      </w:pPr>
      <w:r>
        <w:t>[44]</w:t>
      </w:r>
      <w:r>
        <w:tab/>
      </w:r>
      <w:r w:rsidRPr="00DF3273">
        <w:t>R4-2314933</w:t>
      </w:r>
      <w:r>
        <w:t>, “</w:t>
      </w:r>
      <w:r w:rsidRPr="00DF3273">
        <w:t>LS on Rel-18 Tx switching enhancement</w:t>
      </w:r>
      <w:r>
        <w:t xml:space="preserve">”, </w:t>
      </w:r>
      <w:r w:rsidRPr="00DF3273">
        <w:t>Huawei</w:t>
      </w:r>
      <w:r>
        <w:t xml:space="preserve">, </w:t>
      </w:r>
      <w:r w:rsidRPr="00A10100">
        <w:t>3GPP TSG-RAN WG4 Meeting #10</w:t>
      </w:r>
      <w:r>
        <w:t xml:space="preserve">8, </w:t>
      </w:r>
      <w:r w:rsidRPr="00222237">
        <w:t>Toulouse, France, August 21 – August 25, 2023</w:t>
      </w:r>
    </w:p>
    <w:p w14:paraId="1C503937" w14:textId="4B8F059A" w:rsidR="00933CA7" w:rsidRDefault="00933CA7" w:rsidP="00F33E0A">
      <w:pPr>
        <w:pStyle w:val="B1"/>
      </w:pPr>
      <w:r>
        <w:t>[45]</w:t>
      </w:r>
      <w:r>
        <w:tab/>
      </w:r>
      <w:r w:rsidRPr="00933CA7">
        <w:t>R4-2317609</w:t>
      </w:r>
      <w:r>
        <w:t>, “</w:t>
      </w:r>
      <w:r w:rsidRPr="00933CA7">
        <w:t>LS on Rel-18 UL Tx switching for parallel switching on four bands</w:t>
      </w:r>
      <w:r w:rsidR="00F33E0A">
        <w:t>”, RAN4(Mediatek), 3GPP TSG-RAN WG4 Meeting #108-bis, Xiamen, China, 9th Oct 2023 - 13th Oct 2023</w:t>
      </w:r>
    </w:p>
    <w:p w14:paraId="446B8101" w14:textId="3DEAE0D3" w:rsidR="0015544F" w:rsidRDefault="0015544F" w:rsidP="00F33E0A">
      <w:pPr>
        <w:pStyle w:val="B1"/>
      </w:pPr>
      <w:r>
        <w:t>[46]</w:t>
      </w:r>
      <w:r>
        <w:tab/>
      </w:r>
      <w:r w:rsidRPr="0015544F">
        <w:t>R4-2317610</w:t>
      </w:r>
      <w:r>
        <w:t>, “</w:t>
      </w:r>
      <w:r w:rsidRPr="0015544F">
        <w:t>LS on unaffected band case for uplink Tx switching</w:t>
      </w:r>
      <w:r>
        <w:t xml:space="preserve">”, </w:t>
      </w:r>
      <w:r w:rsidR="003D5B01">
        <w:t>RAN4(</w:t>
      </w:r>
      <w:r>
        <w:t>vivo</w:t>
      </w:r>
      <w:r w:rsidR="003D5B01">
        <w:t>)</w:t>
      </w:r>
      <w:r>
        <w:t>, 3GPP TSG-RAN WG4 Meeting #108-bis, Xiamen, China, 9th Oct 2023 - 13th Oct 2023</w:t>
      </w:r>
    </w:p>
    <w:p w14:paraId="63256FB1" w14:textId="77777777" w:rsidR="003D5B01" w:rsidRDefault="003D5B01" w:rsidP="003D5B01">
      <w:pPr>
        <w:pStyle w:val="B1"/>
      </w:pPr>
      <w:r>
        <w:t>[47]</w:t>
      </w:r>
      <w:r>
        <w:tab/>
      </w:r>
      <w:r w:rsidRPr="003D5B01">
        <w:t>R4-2317774</w:t>
      </w:r>
      <w:r>
        <w:t>, “</w:t>
      </w:r>
      <w:r w:rsidRPr="003D5B01">
        <w:t>draftLS on Rel-18 Tx switching enhancement</w:t>
      </w:r>
      <w:r>
        <w:t>” , RAN4(Huawei), 3GPP TSG-RAN WG4 Meeting #108-bis, Xiamen, China, 9th Oct 2023 - 13th Oct 2023</w:t>
      </w:r>
    </w:p>
    <w:p w14:paraId="4F5E1910" w14:textId="6C49E506" w:rsidR="00456894" w:rsidRDefault="00456894" w:rsidP="003D5B01">
      <w:pPr>
        <w:pStyle w:val="B1"/>
      </w:pPr>
      <w:r>
        <w:t>[48]</w:t>
      </w:r>
      <w:r>
        <w:tab/>
      </w:r>
      <w:r w:rsidRPr="00456894">
        <w:t>R4-2317608</w:t>
      </w:r>
      <w:r>
        <w:t>, “</w:t>
      </w:r>
      <w:r w:rsidRPr="00456894">
        <w:t>Draft CR for 38.101-1: Time mask for switching across three or four uplink bands</w:t>
      </w:r>
      <w:r>
        <w:t>” China Telecom, 3GPP TSG-RAN WG4 Meeting #108-bis, Xiamen, China, 9th Oct 2023 - 13th Oct 2023</w:t>
      </w:r>
    </w:p>
    <w:p w14:paraId="558B3DCD" w14:textId="3DD5A475" w:rsidR="00490A3F" w:rsidRDefault="00490A3F" w:rsidP="003D5B01">
      <w:pPr>
        <w:pStyle w:val="B1"/>
      </w:pPr>
      <w:r>
        <w:t>[49]</w:t>
      </w:r>
      <w:r>
        <w:tab/>
      </w:r>
      <w:r w:rsidR="003A7E6A" w:rsidRPr="003A7E6A">
        <w:t>R4-2314674</w:t>
      </w:r>
      <w:r w:rsidR="003A7E6A">
        <w:t>, “</w:t>
      </w:r>
      <w:r w:rsidR="00F55768" w:rsidRPr="00F55768">
        <w:t>Correction of applicability of time mask for Tx swtiching with dual TAG</w:t>
      </w:r>
      <w:r w:rsidR="003A7E6A">
        <w:t xml:space="preserve">”, </w:t>
      </w:r>
      <w:r w:rsidR="00D0138F">
        <w:t xml:space="preserve"> </w:t>
      </w:r>
      <w:r w:rsidR="00D0138F" w:rsidRPr="00D0138F">
        <w:t>Ericsson, Sony</w:t>
      </w:r>
      <w:r w:rsidR="00D0138F">
        <w:t xml:space="preserve">, </w:t>
      </w:r>
      <w:r w:rsidR="00494525" w:rsidRPr="00494525">
        <w:t>3GPP TSG-RAN WG4 Meeting#108</w:t>
      </w:r>
      <w:r w:rsidR="003E50E2">
        <w:t xml:space="preserve">, </w:t>
      </w:r>
      <w:r w:rsidR="003E50E2" w:rsidRPr="003E50E2">
        <w:t>Toulouse, France, 21 – 25 August 2023</w:t>
      </w:r>
    </w:p>
    <w:p w14:paraId="76F006D3" w14:textId="543689B7" w:rsidR="006F3243" w:rsidRDefault="006F3243" w:rsidP="003D5B01">
      <w:pPr>
        <w:pStyle w:val="B1"/>
      </w:pPr>
      <w:r>
        <w:t>[50]</w:t>
      </w:r>
      <w:r>
        <w:tab/>
      </w:r>
      <w:r w:rsidR="00D91B03" w:rsidRPr="00D91B03">
        <w:t>R4-2310503</w:t>
      </w:r>
      <w:r w:rsidR="00D91B03">
        <w:t>, “</w:t>
      </w:r>
      <w:r w:rsidR="003F4EF8" w:rsidRPr="003F4EF8">
        <w:t>CR for 38.101-1 to clarify the time mask for switching with multiple TAGs</w:t>
      </w:r>
      <w:r w:rsidR="00D91B03">
        <w:t xml:space="preserve">”, </w:t>
      </w:r>
      <w:r w:rsidR="002923BE" w:rsidRPr="002923BE">
        <w:t>Huawei, HiSilicon, Xiaomi</w:t>
      </w:r>
      <w:r w:rsidR="002923BE">
        <w:t xml:space="preserve">, </w:t>
      </w:r>
      <w:r w:rsidR="000136E6" w:rsidRPr="000136E6">
        <w:t>3GPP TSG-RAN WG4 Meeting #107</w:t>
      </w:r>
      <w:r w:rsidR="000136E6">
        <w:t xml:space="preserve">, </w:t>
      </w:r>
      <w:r w:rsidR="008C2182" w:rsidRPr="008C2182">
        <w:t>Incheon, KR, May 22 – May 26, 2023</w:t>
      </w: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8"/>
  </w:num>
  <w:num w:numId="2" w16cid:durableId="1720548759">
    <w:abstractNumId w:val="8"/>
  </w:num>
  <w:num w:numId="3" w16cid:durableId="859198064">
    <w:abstractNumId w:val="5"/>
  </w:num>
  <w:num w:numId="4" w16cid:durableId="583732344">
    <w:abstractNumId w:val="16"/>
  </w:num>
  <w:num w:numId="5" w16cid:durableId="1324042913">
    <w:abstractNumId w:val="23"/>
  </w:num>
  <w:num w:numId="6" w16cid:durableId="270355691">
    <w:abstractNumId w:val="6"/>
  </w:num>
  <w:num w:numId="7" w16cid:durableId="392894675">
    <w:abstractNumId w:val="1"/>
  </w:num>
  <w:num w:numId="8" w16cid:durableId="1185286419">
    <w:abstractNumId w:val="21"/>
  </w:num>
  <w:num w:numId="9" w16cid:durableId="1874880183">
    <w:abstractNumId w:val="26"/>
  </w:num>
  <w:num w:numId="10" w16cid:durableId="1215117416">
    <w:abstractNumId w:val="17"/>
  </w:num>
  <w:num w:numId="11" w16cid:durableId="1322276718">
    <w:abstractNumId w:val="10"/>
  </w:num>
  <w:num w:numId="12" w16cid:durableId="1685478419">
    <w:abstractNumId w:val="15"/>
  </w:num>
  <w:num w:numId="13" w16cid:durableId="251015662">
    <w:abstractNumId w:val="12"/>
  </w:num>
  <w:num w:numId="14" w16cid:durableId="426773901">
    <w:abstractNumId w:val="4"/>
  </w:num>
  <w:num w:numId="15" w16cid:durableId="24332259">
    <w:abstractNumId w:val="7"/>
  </w:num>
  <w:num w:numId="16" w16cid:durableId="1165389979">
    <w:abstractNumId w:val="20"/>
  </w:num>
  <w:num w:numId="17" w16cid:durableId="1593077490">
    <w:abstractNumId w:val="13"/>
  </w:num>
  <w:num w:numId="18" w16cid:durableId="421680846">
    <w:abstractNumId w:val="22"/>
  </w:num>
  <w:num w:numId="19" w16cid:durableId="1354115616">
    <w:abstractNumId w:val="27"/>
  </w:num>
  <w:num w:numId="20" w16cid:durableId="2138638564">
    <w:abstractNumId w:val="0"/>
  </w:num>
  <w:num w:numId="21" w16cid:durableId="98574356">
    <w:abstractNumId w:val="11"/>
  </w:num>
  <w:num w:numId="22" w16cid:durableId="1624919064">
    <w:abstractNumId w:val="2"/>
  </w:num>
  <w:num w:numId="23" w16cid:durableId="616448352">
    <w:abstractNumId w:val="24"/>
  </w:num>
  <w:num w:numId="24" w16cid:durableId="1339889165">
    <w:abstractNumId w:val="19"/>
  </w:num>
  <w:num w:numId="25" w16cid:durableId="1225725008">
    <w:abstractNumId w:val="3"/>
  </w:num>
  <w:num w:numId="26" w16cid:durableId="384912835">
    <w:abstractNumId w:val="9"/>
  </w:num>
  <w:num w:numId="27" w16cid:durableId="1801803965">
    <w:abstractNumId w:val="25"/>
  </w:num>
  <w:num w:numId="28" w16cid:durableId="104143673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F05"/>
    <w:rsid w:val="00011D94"/>
    <w:rsid w:val="00012A34"/>
    <w:rsid w:val="00012A7B"/>
    <w:rsid w:val="0001362F"/>
    <w:rsid w:val="000136E6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05B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430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A7F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38A6"/>
    <w:rsid w:val="00074269"/>
    <w:rsid w:val="00074CF2"/>
    <w:rsid w:val="00074E7D"/>
    <w:rsid w:val="000754C2"/>
    <w:rsid w:val="00075A59"/>
    <w:rsid w:val="000761C3"/>
    <w:rsid w:val="00076BC6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65B3"/>
    <w:rsid w:val="00086B10"/>
    <w:rsid w:val="000871AF"/>
    <w:rsid w:val="000872D5"/>
    <w:rsid w:val="000877DC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1BA2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128"/>
    <w:rsid w:val="000D2226"/>
    <w:rsid w:val="000D2B0C"/>
    <w:rsid w:val="000D2CE5"/>
    <w:rsid w:val="000D31EF"/>
    <w:rsid w:val="000D34E8"/>
    <w:rsid w:val="000D3FEF"/>
    <w:rsid w:val="000D406F"/>
    <w:rsid w:val="000D46B8"/>
    <w:rsid w:val="000D4998"/>
    <w:rsid w:val="000D4C8D"/>
    <w:rsid w:val="000D4F7E"/>
    <w:rsid w:val="000D6166"/>
    <w:rsid w:val="000D7CA5"/>
    <w:rsid w:val="000E0031"/>
    <w:rsid w:val="000E00B3"/>
    <w:rsid w:val="000E0A10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71E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74"/>
    <w:rsid w:val="00152246"/>
    <w:rsid w:val="0015246E"/>
    <w:rsid w:val="001532E5"/>
    <w:rsid w:val="0015336A"/>
    <w:rsid w:val="0015406D"/>
    <w:rsid w:val="0015544F"/>
    <w:rsid w:val="001555B6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2619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C5"/>
    <w:rsid w:val="00196AD3"/>
    <w:rsid w:val="00196CF1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4C83"/>
    <w:rsid w:val="001A5DAE"/>
    <w:rsid w:val="001A5DF8"/>
    <w:rsid w:val="001A6345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AB2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B02"/>
    <w:rsid w:val="00204EC0"/>
    <w:rsid w:val="00205BC8"/>
    <w:rsid w:val="00206565"/>
    <w:rsid w:val="002067DB"/>
    <w:rsid w:val="002071A9"/>
    <w:rsid w:val="0021004E"/>
    <w:rsid w:val="00210562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667F"/>
    <w:rsid w:val="002267B2"/>
    <w:rsid w:val="002269E5"/>
    <w:rsid w:val="00227415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B1A"/>
    <w:rsid w:val="00251CFA"/>
    <w:rsid w:val="002524DC"/>
    <w:rsid w:val="00252C54"/>
    <w:rsid w:val="00252C92"/>
    <w:rsid w:val="00253974"/>
    <w:rsid w:val="00253C8F"/>
    <w:rsid w:val="00253CE9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66F61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1F3D"/>
    <w:rsid w:val="002923BE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96D"/>
    <w:rsid w:val="002C0DFF"/>
    <w:rsid w:val="002C188C"/>
    <w:rsid w:val="002C19C5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7011"/>
    <w:rsid w:val="002F06BB"/>
    <w:rsid w:val="002F0BA8"/>
    <w:rsid w:val="002F1C8C"/>
    <w:rsid w:val="002F21D4"/>
    <w:rsid w:val="002F28ED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6FF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3DE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A7E6A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5B01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0E2"/>
    <w:rsid w:val="003E54DA"/>
    <w:rsid w:val="003E566C"/>
    <w:rsid w:val="003E5838"/>
    <w:rsid w:val="003E5C6A"/>
    <w:rsid w:val="003E66A6"/>
    <w:rsid w:val="003E722B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EF8"/>
    <w:rsid w:val="003F58AD"/>
    <w:rsid w:val="003F5970"/>
    <w:rsid w:val="003F69D5"/>
    <w:rsid w:val="003F6DA5"/>
    <w:rsid w:val="003F6E3F"/>
    <w:rsid w:val="003F7478"/>
    <w:rsid w:val="003F76B6"/>
    <w:rsid w:val="004005FE"/>
    <w:rsid w:val="004011B6"/>
    <w:rsid w:val="00401E67"/>
    <w:rsid w:val="004025C9"/>
    <w:rsid w:val="004033C5"/>
    <w:rsid w:val="00403A1C"/>
    <w:rsid w:val="00403DA7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5D7"/>
    <w:rsid w:val="00414B0A"/>
    <w:rsid w:val="00414CE5"/>
    <w:rsid w:val="0041517D"/>
    <w:rsid w:val="004158B0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4DF5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6894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5C5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A3F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25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CE4"/>
    <w:rsid w:val="004A5F9C"/>
    <w:rsid w:val="004A6317"/>
    <w:rsid w:val="004A75DD"/>
    <w:rsid w:val="004A7E34"/>
    <w:rsid w:val="004B0F4C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609"/>
    <w:rsid w:val="004E46A9"/>
    <w:rsid w:val="004E4B49"/>
    <w:rsid w:val="004E6217"/>
    <w:rsid w:val="004E629C"/>
    <w:rsid w:val="004E6C01"/>
    <w:rsid w:val="004E78BC"/>
    <w:rsid w:val="004F0B16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5AFA"/>
    <w:rsid w:val="00505B53"/>
    <w:rsid w:val="00505F2F"/>
    <w:rsid w:val="005062D8"/>
    <w:rsid w:val="005067FF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0C4"/>
    <w:rsid w:val="00584247"/>
    <w:rsid w:val="00584514"/>
    <w:rsid w:val="00584F57"/>
    <w:rsid w:val="00585E18"/>
    <w:rsid w:val="00586610"/>
    <w:rsid w:val="0058669B"/>
    <w:rsid w:val="00586CF5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1D6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109C"/>
    <w:rsid w:val="006314E7"/>
    <w:rsid w:val="006319F6"/>
    <w:rsid w:val="006320D0"/>
    <w:rsid w:val="006321C5"/>
    <w:rsid w:val="00632509"/>
    <w:rsid w:val="00632E96"/>
    <w:rsid w:val="00633064"/>
    <w:rsid w:val="00634393"/>
    <w:rsid w:val="00635997"/>
    <w:rsid w:val="006360DE"/>
    <w:rsid w:val="006366D1"/>
    <w:rsid w:val="00641646"/>
    <w:rsid w:val="00641EC1"/>
    <w:rsid w:val="00642BA6"/>
    <w:rsid w:val="00643D09"/>
    <w:rsid w:val="006443D3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0F3C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07D"/>
    <w:rsid w:val="0067716E"/>
    <w:rsid w:val="0068058D"/>
    <w:rsid w:val="0068118E"/>
    <w:rsid w:val="006812F8"/>
    <w:rsid w:val="006815CF"/>
    <w:rsid w:val="00681F9B"/>
    <w:rsid w:val="00682095"/>
    <w:rsid w:val="0068262B"/>
    <w:rsid w:val="006834CE"/>
    <w:rsid w:val="006840CC"/>
    <w:rsid w:val="00685250"/>
    <w:rsid w:val="00686655"/>
    <w:rsid w:val="00686D4F"/>
    <w:rsid w:val="00687058"/>
    <w:rsid w:val="00687B4F"/>
    <w:rsid w:val="00687CA8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536C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6AA"/>
    <w:rsid w:val="006C6ED0"/>
    <w:rsid w:val="006C78AA"/>
    <w:rsid w:val="006C7CB5"/>
    <w:rsid w:val="006D0115"/>
    <w:rsid w:val="006D0387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E06A3"/>
    <w:rsid w:val="006E159B"/>
    <w:rsid w:val="006E1E07"/>
    <w:rsid w:val="006E2161"/>
    <w:rsid w:val="006E274D"/>
    <w:rsid w:val="006E423E"/>
    <w:rsid w:val="006E465B"/>
    <w:rsid w:val="006E4ADA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243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48E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0F6E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62D2"/>
    <w:rsid w:val="007E639D"/>
    <w:rsid w:val="007E6891"/>
    <w:rsid w:val="007E69C3"/>
    <w:rsid w:val="007E6BCC"/>
    <w:rsid w:val="007E6E9B"/>
    <w:rsid w:val="007E704C"/>
    <w:rsid w:val="007E7426"/>
    <w:rsid w:val="007E74A0"/>
    <w:rsid w:val="007E77EC"/>
    <w:rsid w:val="007E7C6F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437"/>
    <w:rsid w:val="007F560B"/>
    <w:rsid w:val="007F5687"/>
    <w:rsid w:val="007F5A2D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7E78"/>
    <w:rsid w:val="0084067C"/>
    <w:rsid w:val="0084083C"/>
    <w:rsid w:val="00840BDF"/>
    <w:rsid w:val="008414C6"/>
    <w:rsid w:val="00843117"/>
    <w:rsid w:val="00843682"/>
    <w:rsid w:val="00843945"/>
    <w:rsid w:val="008440F5"/>
    <w:rsid w:val="00845115"/>
    <w:rsid w:val="00845A91"/>
    <w:rsid w:val="00847DF6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B41"/>
    <w:rsid w:val="00890F77"/>
    <w:rsid w:val="00892317"/>
    <w:rsid w:val="008929F8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EDA"/>
    <w:rsid w:val="00897EF2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78D2"/>
    <w:rsid w:val="008B7944"/>
    <w:rsid w:val="008C2182"/>
    <w:rsid w:val="008C3A8C"/>
    <w:rsid w:val="008C3BF8"/>
    <w:rsid w:val="008C4124"/>
    <w:rsid w:val="008C43EC"/>
    <w:rsid w:val="008C48DA"/>
    <w:rsid w:val="008C5412"/>
    <w:rsid w:val="008C59B9"/>
    <w:rsid w:val="008C61AF"/>
    <w:rsid w:val="008C62FE"/>
    <w:rsid w:val="008C7253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1753"/>
    <w:rsid w:val="00911A82"/>
    <w:rsid w:val="00911B66"/>
    <w:rsid w:val="00911E97"/>
    <w:rsid w:val="009122F3"/>
    <w:rsid w:val="00912B0E"/>
    <w:rsid w:val="00912C4E"/>
    <w:rsid w:val="00912FBF"/>
    <w:rsid w:val="00913095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764"/>
    <w:rsid w:val="00921F50"/>
    <w:rsid w:val="009226E1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0FAB"/>
    <w:rsid w:val="00931497"/>
    <w:rsid w:val="00931B39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34A3"/>
    <w:rsid w:val="00943816"/>
    <w:rsid w:val="00943B23"/>
    <w:rsid w:val="00943C61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1FB2"/>
    <w:rsid w:val="00952F90"/>
    <w:rsid w:val="009530C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1505"/>
    <w:rsid w:val="0099203C"/>
    <w:rsid w:val="0099259F"/>
    <w:rsid w:val="009934EF"/>
    <w:rsid w:val="0099377A"/>
    <w:rsid w:val="00993874"/>
    <w:rsid w:val="00993D19"/>
    <w:rsid w:val="00993D3B"/>
    <w:rsid w:val="009951BA"/>
    <w:rsid w:val="00995CAB"/>
    <w:rsid w:val="00996661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D0EDA"/>
    <w:rsid w:val="009D1BC1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54DA"/>
    <w:rsid w:val="009E55F4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630B"/>
    <w:rsid w:val="00A372B3"/>
    <w:rsid w:val="00A37501"/>
    <w:rsid w:val="00A3771A"/>
    <w:rsid w:val="00A379D3"/>
    <w:rsid w:val="00A37EAB"/>
    <w:rsid w:val="00A4063D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4C0"/>
    <w:rsid w:val="00A62544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B11"/>
    <w:rsid w:val="00A70BF4"/>
    <w:rsid w:val="00A711FA"/>
    <w:rsid w:val="00A716C3"/>
    <w:rsid w:val="00A71F46"/>
    <w:rsid w:val="00A72265"/>
    <w:rsid w:val="00A72325"/>
    <w:rsid w:val="00A744B1"/>
    <w:rsid w:val="00A74555"/>
    <w:rsid w:val="00A74790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211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8CB"/>
    <w:rsid w:val="00AB2930"/>
    <w:rsid w:val="00AB3181"/>
    <w:rsid w:val="00AB3DEE"/>
    <w:rsid w:val="00AB4AB7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1B10"/>
    <w:rsid w:val="00AD20AD"/>
    <w:rsid w:val="00AD2CA5"/>
    <w:rsid w:val="00AD307A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6EB8"/>
    <w:rsid w:val="00B16FE3"/>
    <w:rsid w:val="00B1705C"/>
    <w:rsid w:val="00B171C4"/>
    <w:rsid w:val="00B177DD"/>
    <w:rsid w:val="00B20443"/>
    <w:rsid w:val="00B224F2"/>
    <w:rsid w:val="00B22C3B"/>
    <w:rsid w:val="00B230D4"/>
    <w:rsid w:val="00B23705"/>
    <w:rsid w:val="00B23BF2"/>
    <w:rsid w:val="00B24078"/>
    <w:rsid w:val="00B240B4"/>
    <w:rsid w:val="00B24133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1B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907"/>
    <w:rsid w:val="00BC64F6"/>
    <w:rsid w:val="00BC6B9C"/>
    <w:rsid w:val="00BC6E33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F0769"/>
    <w:rsid w:val="00BF1E71"/>
    <w:rsid w:val="00BF1F18"/>
    <w:rsid w:val="00BF2241"/>
    <w:rsid w:val="00BF3C2F"/>
    <w:rsid w:val="00BF4421"/>
    <w:rsid w:val="00BF6C6A"/>
    <w:rsid w:val="00BF737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08F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235"/>
    <w:rsid w:val="00C34321"/>
    <w:rsid w:val="00C347EF"/>
    <w:rsid w:val="00C3557A"/>
    <w:rsid w:val="00C35C3E"/>
    <w:rsid w:val="00C364B1"/>
    <w:rsid w:val="00C3751B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77F7"/>
    <w:rsid w:val="00C6783B"/>
    <w:rsid w:val="00C67F32"/>
    <w:rsid w:val="00C67FD1"/>
    <w:rsid w:val="00C701AD"/>
    <w:rsid w:val="00C701B9"/>
    <w:rsid w:val="00C70734"/>
    <w:rsid w:val="00C70E5B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50FA"/>
    <w:rsid w:val="00C859DC"/>
    <w:rsid w:val="00C86735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3A0"/>
    <w:rsid w:val="00CA064C"/>
    <w:rsid w:val="00CA09B5"/>
    <w:rsid w:val="00CA1143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4FDE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338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EFC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46CA"/>
    <w:rsid w:val="00CF4CB6"/>
    <w:rsid w:val="00CF4FDA"/>
    <w:rsid w:val="00D00213"/>
    <w:rsid w:val="00D0032D"/>
    <w:rsid w:val="00D00C8E"/>
    <w:rsid w:val="00D00FAA"/>
    <w:rsid w:val="00D0138F"/>
    <w:rsid w:val="00D02F12"/>
    <w:rsid w:val="00D0369A"/>
    <w:rsid w:val="00D03B59"/>
    <w:rsid w:val="00D0429F"/>
    <w:rsid w:val="00D04858"/>
    <w:rsid w:val="00D06632"/>
    <w:rsid w:val="00D0674B"/>
    <w:rsid w:val="00D06CDC"/>
    <w:rsid w:val="00D0707D"/>
    <w:rsid w:val="00D071D8"/>
    <w:rsid w:val="00D076BA"/>
    <w:rsid w:val="00D07EBE"/>
    <w:rsid w:val="00D10D64"/>
    <w:rsid w:val="00D10EF7"/>
    <w:rsid w:val="00D114F8"/>
    <w:rsid w:val="00D11584"/>
    <w:rsid w:val="00D11856"/>
    <w:rsid w:val="00D12D9E"/>
    <w:rsid w:val="00D12ECA"/>
    <w:rsid w:val="00D1367A"/>
    <w:rsid w:val="00D13EC1"/>
    <w:rsid w:val="00D14079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30A6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5548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1B03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50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10D"/>
    <w:rsid w:val="00DE4584"/>
    <w:rsid w:val="00DE6147"/>
    <w:rsid w:val="00DE6416"/>
    <w:rsid w:val="00DF011D"/>
    <w:rsid w:val="00DF20C1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875"/>
    <w:rsid w:val="00E509F8"/>
    <w:rsid w:val="00E518F7"/>
    <w:rsid w:val="00E52936"/>
    <w:rsid w:val="00E531B2"/>
    <w:rsid w:val="00E53390"/>
    <w:rsid w:val="00E541E8"/>
    <w:rsid w:val="00E5420B"/>
    <w:rsid w:val="00E54351"/>
    <w:rsid w:val="00E550CC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2AEC"/>
    <w:rsid w:val="00E93467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4DA"/>
    <w:rsid w:val="00EC78DB"/>
    <w:rsid w:val="00ED02F9"/>
    <w:rsid w:val="00ED223E"/>
    <w:rsid w:val="00ED3238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192"/>
    <w:rsid w:val="00F028EC"/>
    <w:rsid w:val="00F02900"/>
    <w:rsid w:val="00F029B4"/>
    <w:rsid w:val="00F02B45"/>
    <w:rsid w:val="00F033CC"/>
    <w:rsid w:val="00F03681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768"/>
    <w:rsid w:val="00F56263"/>
    <w:rsid w:val="00F566E7"/>
    <w:rsid w:val="00F56FF3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032"/>
    <w:rsid w:val="00F70782"/>
    <w:rsid w:val="00F70BAE"/>
    <w:rsid w:val="00F7223E"/>
    <w:rsid w:val="00F72902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80B98"/>
    <w:rsid w:val="00F820C3"/>
    <w:rsid w:val="00F8461D"/>
    <w:rsid w:val="00F8462C"/>
    <w:rsid w:val="00F84747"/>
    <w:rsid w:val="00F855CE"/>
    <w:rsid w:val="00F86012"/>
    <w:rsid w:val="00F86AB5"/>
    <w:rsid w:val="00F90830"/>
    <w:rsid w:val="00F90EF7"/>
    <w:rsid w:val="00F919D7"/>
    <w:rsid w:val="00F919E5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0A9"/>
    <w:rsid w:val="00FA4AE1"/>
    <w:rsid w:val="00FA5152"/>
    <w:rsid w:val="00FA5296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52A6"/>
    <w:rsid w:val="00FB54CE"/>
    <w:rsid w:val="00FB58EA"/>
    <w:rsid w:val="00FB6791"/>
    <w:rsid w:val="00FB6FC6"/>
    <w:rsid w:val="00FB7964"/>
    <w:rsid w:val="00FB79A8"/>
    <w:rsid w:val="00FB7F7E"/>
    <w:rsid w:val="00FC1442"/>
    <w:rsid w:val="00FC187E"/>
    <w:rsid w:val="00FC19B1"/>
    <w:rsid w:val="00FC252E"/>
    <w:rsid w:val="00FC2948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118"/>
    <w:rsid w:val="00FC6C00"/>
    <w:rsid w:val="00FC7987"/>
    <w:rsid w:val="00FC7A49"/>
    <w:rsid w:val="00FC7B97"/>
    <w:rsid w:val="00FC7C9C"/>
    <w:rsid w:val="00FC7FE5"/>
    <w:rsid w:val="00FD0923"/>
    <w:rsid w:val="00FD17DC"/>
    <w:rsid w:val="00FD2533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D72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17BE"/>
    <w:rsid w:val="00FF256D"/>
    <w:rsid w:val="00FF2AF6"/>
    <w:rsid w:val="00FF3540"/>
    <w:rsid w:val="00FF39FF"/>
    <w:rsid w:val="00FF3DAF"/>
    <w:rsid w:val="00FF4035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ftp/TSG_RAN/WG1_RL1/TSGR1_109-e/Docs/R1-22055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1599</TotalTime>
  <Pages>4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321</cp:revision>
  <dcterms:created xsi:type="dcterms:W3CDTF">2023-08-03T22:05:00Z</dcterms:created>
  <dcterms:modified xsi:type="dcterms:W3CDTF">2023-11-03T21:45:00Z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